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BF6BA" w14:textId="77777777" w:rsidR="003B77C9" w:rsidRPr="007C2E49" w:rsidRDefault="003B77C9" w:rsidP="00B36082">
      <w:pPr>
        <w:tabs>
          <w:tab w:val="right" w:pos="10800"/>
        </w:tabs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bookmarkStart w:id="0" w:name="_Hlk74611566"/>
      <w:bookmarkEnd w:id="0"/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C62CF1D" wp14:editId="3A824FF3">
                <wp:extent cx="6345217" cy="892054"/>
                <wp:effectExtent l="0" t="19050" r="0" b="3810"/>
                <wp:docPr id="46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5217" cy="892054"/>
                          <a:chOff x="0" y="63618"/>
                          <a:chExt cx="6221672" cy="1161616"/>
                        </a:xfrm>
                      </wpg:grpSpPr>
                      <wpg:grpSp>
                        <wpg:cNvPr id="463" name="Group 463"/>
                        <wpg:cNvGrpSpPr/>
                        <wpg:grpSpPr>
                          <a:xfrm>
                            <a:off x="0" y="63618"/>
                            <a:ext cx="1752449" cy="1161616"/>
                            <a:chOff x="0" y="63618"/>
                            <a:chExt cx="1860593" cy="1161616"/>
                          </a:xfrm>
                        </wpg:grpSpPr>
                        <wpg:grpSp>
                          <wpg:cNvPr id="464" name="Group 464"/>
                          <wpg:cNvGrpSpPr/>
                          <wpg:grpSpPr>
                            <a:xfrm>
                              <a:off x="0" y="78028"/>
                              <a:ext cx="1830195" cy="1126779"/>
                              <a:chOff x="0" y="98749"/>
                              <a:chExt cx="1830195" cy="1426001"/>
                            </a:xfrm>
                          </wpg:grpSpPr>
                          <wpg:grpSp>
                            <wpg:cNvPr id="465" name="Group 465"/>
                            <wpg:cNvGrpSpPr/>
                            <wpg:grpSpPr>
                              <a:xfrm>
                                <a:off x="0" y="98749"/>
                                <a:ext cx="1830195" cy="1426001"/>
                                <a:chOff x="0" y="98749"/>
                                <a:chExt cx="1830195" cy="1426001"/>
                              </a:xfrm>
                            </wpg:grpSpPr>
                            <wps:wsp>
                              <wps:cNvPr id="466" name="Parallelogram 466"/>
                              <wps:cNvSpPr/>
                              <wps:spPr>
                                <a:xfrm>
                                  <a:off x="0" y="308516"/>
                                  <a:ext cx="1750658" cy="907718"/>
                                </a:xfrm>
                                <a:prstGeom prst="parallelogram">
                                  <a:avLst>
                                    <a:gd name="adj" fmla="val 30841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Parallelogram 467"/>
                              <wps:cNvSpPr/>
                              <wps:spPr>
                                <a:xfrm>
                                  <a:off x="365586" y="98749"/>
                                  <a:ext cx="1262687" cy="1117825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Parallelogram 468"/>
                              <wps:cNvSpPr/>
                              <wps:spPr>
                                <a:xfrm>
                                  <a:off x="141524" y="470604"/>
                                  <a:ext cx="1262687" cy="1054146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Parallelogram 469"/>
                              <wps:cNvSpPr/>
                              <wps:spPr>
                                <a:xfrm>
                                  <a:off x="350765" y="407505"/>
                                  <a:ext cx="1479430" cy="1023902"/>
                                </a:xfrm>
                                <a:prstGeom prst="parallelogram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70" name="Oval 470"/>
                            <wps:cNvSpPr/>
                            <wps:spPr>
                              <a:xfrm>
                                <a:off x="311323" y="192902"/>
                                <a:ext cx="1389138" cy="65762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71" name="TextBox 42"/>
                          <wps:cNvSpPr txBox="1"/>
                          <wps:spPr>
                            <a:xfrm>
                              <a:off x="365586" y="63618"/>
                              <a:ext cx="1423996" cy="544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7EC321F6" w14:textId="778BBD22" w:rsidR="00381FA2" w:rsidRPr="00352905" w:rsidRDefault="00381FA2" w:rsidP="003B77C9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352905"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Chương</w:t>
                                </w: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00CC"/>
                                    <w:kern w:val="24"/>
                                    <w:sz w:val="40"/>
                                    <w:szCs w:val="40"/>
                                  </w:rPr>
                                  <w:t>➎➎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2" name="TextBox 87"/>
                          <wps:cNvSpPr txBox="1"/>
                          <wps:spPr>
                            <a:xfrm>
                              <a:off x="440404" y="672069"/>
                              <a:ext cx="1420189" cy="5531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FAC644" w14:textId="0ECF9FE7" w:rsidR="00381FA2" w:rsidRPr="00645CDC" w:rsidRDefault="00381FA2" w:rsidP="003B77C9">
                                <w:pPr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45CDC"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28"/>
                                    <w:szCs w:val="28"/>
                                  </w:rPr>
                                  <w:t>Giải tích 11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73" name="Group 473"/>
                        <wpg:cNvGrpSpPr/>
                        <wpg:grpSpPr>
                          <a:xfrm>
                            <a:off x="1671807" y="349900"/>
                            <a:ext cx="4549865" cy="680679"/>
                            <a:chOff x="1671807" y="349901"/>
                            <a:chExt cx="4714592" cy="681670"/>
                          </a:xfrm>
                        </wpg:grpSpPr>
                        <wpg:grpSp>
                          <wpg:cNvPr id="474" name="Group 474"/>
                          <wpg:cNvGrpSpPr/>
                          <wpg:grpSpPr>
                            <a:xfrm>
                              <a:off x="1671807" y="349901"/>
                              <a:ext cx="4714592" cy="681670"/>
                              <a:chOff x="1671807" y="349901"/>
                              <a:chExt cx="4714592" cy="681670"/>
                            </a:xfrm>
                          </wpg:grpSpPr>
                          <wpg:grpSp>
                            <wpg:cNvPr id="475" name="Group 475"/>
                            <wpg:cNvGrpSpPr/>
                            <wpg:grpSpPr>
                              <a:xfrm>
                                <a:off x="1775690" y="419530"/>
                                <a:ext cx="4610709" cy="569913"/>
                                <a:chOff x="1775690" y="419530"/>
                                <a:chExt cx="4610709" cy="569913"/>
                              </a:xfrm>
                            </wpg:grpSpPr>
                            <wpg:grpSp>
                              <wpg:cNvPr id="476" name="Group 476"/>
                              <wpg:cNvGrpSpPr/>
                              <wpg:grpSpPr>
                                <a:xfrm>
                                  <a:off x="1852513" y="419530"/>
                                  <a:ext cx="4533886" cy="569913"/>
                                  <a:chOff x="1852513" y="419488"/>
                                  <a:chExt cx="4533886" cy="570334"/>
                                </a:xfrm>
                              </wpg:grpSpPr>
                              <wps:wsp>
                                <wps:cNvPr id="477" name="Rectangle: Single Corner Snipped 477"/>
                                <wps:cNvSpPr/>
                                <wps:spPr>
                                  <a:xfrm>
                                    <a:off x="1852513" y="419488"/>
                                    <a:ext cx="4533886" cy="570334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478" name="Group 478"/>
                                <wpg:cNvGrpSpPr/>
                                <wpg:grpSpPr>
                                  <a:xfrm>
                                    <a:off x="2905011" y="440727"/>
                                    <a:ext cx="3315276" cy="521566"/>
                                    <a:chOff x="2905011" y="440727"/>
                                    <a:chExt cx="3315276" cy="521566"/>
                                  </a:xfrm>
                                </wpg:grpSpPr>
                                <wpg:grpSp>
                                  <wpg:cNvPr id="479" name="Group 479"/>
                                  <wpg:cNvGrpSpPr/>
                                  <wpg:grpSpPr>
                                    <a:xfrm>
                                      <a:off x="2923087" y="440727"/>
                                      <a:ext cx="3297200" cy="521566"/>
                                      <a:chOff x="2923087" y="440727"/>
                                      <a:chExt cx="3297200" cy="521566"/>
                                    </a:xfrm>
                                  </wpg:grpSpPr>
                                  <wps:wsp>
                                    <wps:cNvPr id="480" name="Arrow: Chevron 480"/>
                                    <wps:cNvSpPr/>
                                    <wps:spPr>
                                      <a:xfrm>
                                        <a:off x="3004255" y="440727"/>
                                        <a:ext cx="3216032" cy="521566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594E7C3" w14:textId="71A582FD" w:rsidR="00381FA2" w:rsidRPr="000A4014" w:rsidRDefault="00381FA2" w:rsidP="003B77C9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33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0A4014"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color w:val="0033CC"/>
                                              <w:sz w:val="28"/>
                                              <w:szCs w:val="28"/>
                                            </w:rPr>
                                            <w:t>ĐẠO HÀM</w:t>
                                          </w:r>
                                          <w:r>
                                            <w:rPr>
                                              <w:rFonts w:ascii="Chu Van An" w:hAnsi="Chu Van An" w:cs="Chu Van An"/>
                                              <w:b/>
                                              <w:bCs/>
                                              <w:color w:val="0033CC"/>
                                              <w:sz w:val="28"/>
                                              <w:szCs w:val="28"/>
                                            </w:rPr>
                                            <w:t xml:space="preserve"> CẤP HAI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482" name="Freeform: Shape 48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6" name="Flowchart: Terminator 486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487" name="Flowchart: Direct Access Storage 487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88" name="Flowchart: Delay 488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89" name="Oval 489"/>
                          <wps:cNvSpPr/>
                          <wps:spPr>
                            <a:xfrm>
                              <a:off x="1906701" y="428140"/>
                              <a:ext cx="1057762" cy="561504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0" name="TextBox 42"/>
                          <wps:cNvSpPr txBox="1"/>
                          <wps:spPr>
                            <a:xfrm>
                              <a:off x="2008462" y="416602"/>
                              <a:ext cx="977049" cy="545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C8BDB24" w14:textId="627582C6" w:rsidR="00381FA2" w:rsidRPr="00352905" w:rsidRDefault="00381FA2" w:rsidP="003B77C9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352905"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 w:rsidR="00C96927"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>⑤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2CF1D" id="Group 11" o:spid="_x0000_s1026" style="width:499.6pt;height:70.25pt;mso-position-horizontal-relative:char;mso-position-vertical-relative:line" coordorigin=",636" coordsize="62216,1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">
                <v:group id="Group 463" o:spid="_x0000_s1027" style="position:absolute;top:636;width:17524;height:11616" coordorigin=",636" coordsize="18605,1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group id="Group 464" o:spid="_x0000_s1028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oup 465" o:spid="_x0000_s1029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66" o:spid="_x0000_s1030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" adj="3454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467" o:spid="_x0000_s1031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" adj="6398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468" o:spid="_x0000_s1032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" adj="6582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469" o:spid="_x0000_s1033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" adj="0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470" o:spid="_x0000_s1034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" filled="f" stroked="f">
                    <v:shadow on="t" color="black" opacity="20971f" offset="0,2.2pt"/>
                    <v:textbox>
                      <w:txbxContent>
                        <w:p w14:paraId="7EC321F6" w14:textId="778BBD22" w:rsidR="00381FA2" w:rsidRPr="00352905" w:rsidRDefault="00381FA2" w:rsidP="003B77C9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</w:pPr>
                          <w:r w:rsidRPr="00352905"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Chương</w:t>
                          </w: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00CC"/>
                              <w:kern w:val="24"/>
                              <w:sz w:val="40"/>
                              <w:szCs w:val="40"/>
                            </w:rPr>
                            <w:t>➎➎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4404;top:6720;width:14201;height:55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1EFAC644" w14:textId="0ECF9FE7" w:rsidR="00381FA2" w:rsidRPr="00645CDC" w:rsidRDefault="00381FA2" w:rsidP="003B77C9">
                          <w:pPr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28"/>
                              <w:szCs w:val="28"/>
                            </w:rPr>
                          </w:pPr>
                          <w:r w:rsidRPr="00645CDC"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28"/>
                              <w:szCs w:val="28"/>
                            </w:rPr>
                            <w:t>Giải tích 11</w:t>
                          </w:r>
                        </w:p>
                      </w:txbxContent>
                    </v:textbox>
                  </v:shape>
                </v:group>
                <v:group id="Group 473" o:spid="_x0000_s1037" style="position:absolute;left:16718;top:3499;width:45498;height:6806" coordorigin="16718,3499" coordsize="47145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group id="Group 474" o:spid="_x0000_s1038" style="position:absolute;left:16718;top:3499;width:47145;height:6816" coordorigin="16718,3499" coordsize="47145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group id="Group 475" o:spid="_x0000_s1039" style="position:absolute;left:17756;top:4195;width:46107;height:5699" coordorigin="17756,4195" coordsize="4610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<v:group id="Group 476" o:spid="_x0000_s1040" style="position:absolute;left:18525;top:4195;width:45338;height:5699" coordorigin="18525,4194" coordsize="45338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    <v:shape id="Rectangle: Single Corner Snipped 477" o:spid="_x0000_s1041" style="position:absolute;left:18525;top:4194;width:45338;height:5704;visibility:visible;mso-wrap-style:square;v-text-anchor:middle" coordsize="4533886,57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" path="m,l4327488,r206398,206398l4533886,570334,,570334,,xe" fillcolor="#fffff7" stroked="f" strokeweight="1.25pt">
                          <v:fill r:id="rId8" o:title="" color2="#f0d5ff" type="pattern"/>
                          <v:path arrowok="t" o:connecttype="custom" o:connectlocs="0,0;4327488,0;4533886,206398;4533886,570334;0,570334;0,0" o:connectangles="0,0,0,0,0,0"/>
                        </v:shape>
                        <v:group id="Group 478" o:spid="_x0000_s1042" style="position:absolute;left:29050;top:4407;width:33152;height:5215" coordorigin="29050,4407" coordsize="33152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group id="Group 479" o:spid="_x0000_s1043" style="position:absolute;left:29230;top:4407;width:32972;height:5215" coordorigin="29230,4407" coordsize="32972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480" o:spid="_x0000_s1044" type="#_x0000_t55" style="position:absolute;left:30042;top:4407;width:32160;height:5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" adj="20849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1594E7C3" w14:textId="71A582FD" w:rsidR="00381FA2" w:rsidRPr="000A4014" w:rsidRDefault="00381FA2" w:rsidP="003B77C9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33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A4014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33CC"/>
                                        <w:sz w:val="28"/>
                                        <w:szCs w:val="28"/>
                                      </w:rPr>
                                      <w:t>ĐẠO HÀM</w:t>
                                    </w: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33CC"/>
                                        <w:sz w:val="28"/>
                                        <w:szCs w:val="28"/>
                                      </w:rPr>
                                      <w:t xml:space="preserve"> CẤP HAI</w:t>
                                    </w:r>
                                  </w:p>
                                </w:txbxContent>
                              </v:textbox>
                            </v:shape>
                            <v:shape id="Freeform: Shape 48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486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487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488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489" o:spid="_x0000_s1049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20084;top:4166;width:9771;height:5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" filled="f" stroked="f">
                    <v:shadow on="t" color="black" opacity="20971f" offset="0,2.2pt"/>
                    <v:textbox>
                      <w:txbxContent>
                        <w:p w14:paraId="0C8BDB24" w14:textId="627582C6" w:rsidR="00381FA2" w:rsidRPr="00352905" w:rsidRDefault="00381FA2" w:rsidP="003B77C9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</w:pPr>
                          <w:r w:rsidRPr="00352905"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 w:rsidR="00C96927"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>⑤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520C7" w14:textId="77777777" w:rsidR="003B77C9" w:rsidRPr="007C2E49" w:rsidRDefault="003B77C9" w:rsidP="00B36082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44EB4B2" wp14:editId="2A76E02A">
                <wp:extent cx="3505200" cy="504563"/>
                <wp:effectExtent l="0" t="0" r="381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487095" cy="485775"/>
                                  <a:chOff x="903804" y="18788"/>
                                  <a:chExt cx="24870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384733" cy="369570"/>
                                    <a:chOff x="1006166" y="123084"/>
                                    <a:chExt cx="23847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674"/>
                                      <a:ext cx="22275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62A980" w14:textId="77777777" w:rsidR="00381FA2" w:rsidRPr="00531501" w:rsidRDefault="00381FA2" w:rsidP="003B77C9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00D80E6" w14:textId="77777777" w:rsidR="00381FA2" w:rsidRDefault="00381FA2" w:rsidP="003B77C9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16B286" w14:textId="77777777" w:rsidR="00381FA2" w:rsidRDefault="00381FA2" w:rsidP="003B77C9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4EB4B2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9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" adj="2102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C62A980" w14:textId="77777777" w:rsidR="00381FA2" w:rsidRPr="00531501" w:rsidRDefault="00381FA2" w:rsidP="003B77C9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200D80E6" w14:textId="77777777" w:rsidR="00381FA2" w:rsidRDefault="00381FA2" w:rsidP="003B77C9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4116B286" w14:textId="77777777" w:rsidR="00381FA2" w:rsidRDefault="00381FA2" w:rsidP="003B77C9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4738A7" w14:textId="77777777" w:rsidR="003B77C9" w:rsidRPr="007C2E49" w:rsidRDefault="003B77C9" w:rsidP="00B36082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2D827A62" wp14:editId="58515B11">
                <wp:extent cx="6436625" cy="3088256"/>
                <wp:effectExtent l="0" t="0" r="21590" b="17145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25" cy="3088256"/>
                          <a:chOff x="-22234" y="-704"/>
                          <a:chExt cx="6482338" cy="3065798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-17" y="2"/>
                            <a:ext cx="6460121" cy="3065092"/>
                          </a:xfrm>
                          <a:prstGeom prst="round2DiagRect">
                            <a:avLst>
                              <a:gd name="adj1" fmla="val 947"/>
                              <a:gd name="adj2" fmla="val 6581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DE539C" w14:textId="77777777" w:rsidR="00381FA2" w:rsidRPr="000D5F1F" w:rsidRDefault="00381FA2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4D409AFC" w14:textId="77777777" w:rsidR="00381FA2" w:rsidRPr="000D5F1F" w:rsidRDefault="00381FA2" w:rsidP="000D5F1F">
                              <w:pPr>
                                <w:spacing w:line="256" w:lineRule="auto"/>
                                <w:rPr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0D5F1F">
                                <w:rPr>
                                  <w:rFonts w:ascii="MS Mincho" w:eastAsia="MS Mincho" w:hAnsi="MS Mincho" w:cs="MS Mincho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➊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Định nghĩa</w:t>
                              </w:r>
                            </w:p>
                            <w:p w14:paraId="175D77C7" w14:textId="77777777" w:rsidR="00381FA2" w:rsidRPr="000D5F1F" w:rsidRDefault="00381FA2" w:rsidP="000D5F1F">
                              <w:pPr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Cho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760" w:dyaOrig="380" w14:anchorId="76EB22A3">
                                  <v:shape id="_x0000_i1028" type="#_x0000_t75" style="width:38.5pt;height:18.4pt" o:ole="">
                                    <v:imagedata r:id="rId10" o:title=""/>
                                  </v:shape>
                                  <o:OLEObject Type="Embed" ProgID="Equation.DSMT4" ShapeID="_x0000_i1028" DrawAspect="Content" ObjectID="_1690428746" r:id="rId11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có đạo hàm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99" w:dyaOrig="380" w14:anchorId="359CBE0D">
                                  <v:shape id="_x0000_i1030" type="#_x0000_t75" style="width:25.1pt;height:18.4pt" o:ole="">
                                    <v:imagedata r:id="rId12" o:title=""/>
                                  </v:shape>
                                  <o:OLEObject Type="Embed" ProgID="Equation.DSMT4" ShapeID="_x0000_i1030" DrawAspect="Content" ObjectID="_1690428747" r:id="rId13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. Hàm số 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99" w:dyaOrig="380" w14:anchorId="5933D5DB">
                                  <v:shape id="_x0000_i1032" type="#_x0000_t75" style="width:25.1pt;height:18.4pt" o:ole="">
                                    <v:imagedata r:id="rId12" o:title=""/>
                                  </v:shape>
                                  <o:OLEObject Type="Embed" ProgID="Equation.DSMT4" ShapeID="_x0000_i1032" DrawAspect="Content" ObjectID="_1690428748" r:id="rId14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còn gọi là đạo hàm cấp 1 của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34A02A4C">
                                  <v:shape id="_x0000_i1034" type="#_x0000_t75" style="width:21.75pt;height:18.4pt" o:ole="">
                                    <v:imagedata r:id="rId15" o:title=""/>
                                  </v:shape>
                                  <o:OLEObject Type="Embed" ProgID="Equation.DSMT4" ShapeID="_x0000_i1034" DrawAspect="Content" ObjectID="_1690428749" r:id="rId16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 </w:t>
                              </w:r>
                            </w:p>
                            <w:p w14:paraId="4612FA9B" w14:textId="77C8C03E" w:rsidR="00381FA2" w:rsidRPr="000D5F1F" w:rsidRDefault="00381FA2" w:rsidP="000D5F1F">
                              <w:pPr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Nếu hàm số 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99" w:dyaOrig="380" w14:anchorId="7F83631F">
                                  <v:shape id="_x0000_i1036" type="#_x0000_t75" style="width:25.1pt;height:18.4pt" o:ole="">
                                    <v:imagedata r:id="rId17" o:title=""/>
                                  </v:shape>
                                  <o:OLEObject Type="Embed" ProgID="Equation.DSMT4" ShapeID="_x0000_i1036" DrawAspect="Content" ObjectID="_1690428750" r:id="rId18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có đạo hàm thì đạo hàm đó được gọi là đạo hàm cấp 2 của hàm số 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6E7EA155">
                                  <v:shape id="_x0000_i1038" type="#_x0000_t75" style="width:21.75pt;height:18.4pt" o:ole="">
                                    <v:imagedata r:id="rId15" o:title=""/>
                                  </v:shape>
                                  <o:OLEObject Type="Embed" ProgID="Equation.DSMT4" ShapeID="_x0000_i1038" DrawAspect="Content" ObjectID="_1690428751" r:id="rId19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, kí hiệu là y’’ hay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540" w:dyaOrig="380" w14:anchorId="0B002A80">
                                  <v:shape id="_x0000_i1040" type="#_x0000_t75" style="width:26.8pt;height:18.4pt" o:ole="">
                                    <v:imagedata r:id="rId20" o:title=""/>
                                  </v:shape>
                                  <o:OLEObject Type="Embed" ProgID="Equation.DSMT4" ShapeID="_x0000_i1040" DrawAspect="Content" ObjectID="_1690428752" r:id="rId21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 </w:t>
                              </w:r>
                            </w:p>
                            <w:p w14:paraId="6124EBD7" w14:textId="6B83F824" w:rsidR="00381FA2" w:rsidRPr="000D5F1F" w:rsidRDefault="00381FA2" w:rsidP="000D5F1F">
                              <w:pPr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Đạo hàm của đạo hàm cấp 2 được gọi là đạo hàm cấp 3 của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206B2447">
                                  <v:shape id="_x0000_i1042" type="#_x0000_t75" style="width:21.75pt;height:18.4pt" o:ole="">
                                    <v:imagedata r:id="rId15" o:title=""/>
                                  </v:shape>
                                  <o:OLEObject Type="Embed" ProgID="Equation.DSMT4" ShapeID="_x0000_i1042" DrawAspect="Content" ObjectID="_1690428753" r:id="rId22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>, kí hiệu là y’’’ hay f’’’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340" w:dyaOrig="380" w14:anchorId="495B7EF9">
                                  <v:shape id="_x0000_i1044" type="#_x0000_t75" style="width:17.6pt;height:18.4pt" o:ole="">
                                    <v:imagedata r:id="rId23" o:title=""/>
                                  </v:shape>
                                  <o:OLEObject Type="Embed" ProgID="Equation.DSMT4" ShapeID="_x0000_i1044" DrawAspect="Content" ObjectID="_1690428754" r:id="rId24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 </w:t>
                              </w:r>
                            </w:p>
                            <w:p w14:paraId="607887A5" w14:textId="40D37364" w:rsidR="00381FA2" w:rsidRPr="000D5F1F" w:rsidRDefault="00381FA2" w:rsidP="000D5F1F">
                              <w:pPr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9F"/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Tương tự, ta gọi đạo hàm của đạo hàm cấp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620" w:dyaOrig="380" w14:anchorId="562305B9">
                                  <v:shape id="_x0000_i1046" type="#_x0000_t75" style="width:31.8pt;height:18.4pt" o:ole="">
                                    <v:imagedata r:id="rId25" o:title=""/>
                                  </v:shape>
                                  <o:OLEObject Type="Embed" ProgID="Equation.DSMT4" ShapeID="_x0000_i1046" DrawAspect="Content" ObjectID="_1690428755" r:id="rId26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là đạo hàm cấp n của hàm số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440" w:dyaOrig="380" w14:anchorId="189F804C">
                                  <v:shape id="_x0000_i1048" type="#_x0000_t75" style="width:21.75pt;height:18.4pt" o:ole="">
                                    <v:imagedata r:id="rId15" o:title=""/>
                                  </v:shape>
                                  <o:OLEObject Type="Embed" ProgID="Equation.DSMT4" ShapeID="_x0000_i1048" DrawAspect="Content" ObjectID="_1690428756" r:id="rId27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, kí hiệu là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0"/>
                                  <w:sz w:val="24"/>
                                  <w:szCs w:val="24"/>
                                </w:rPr>
                                <w:object w:dxaOrig="360" w:dyaOrig="360" w14:anchorId="3A09A147">
                                  <v:shape id="_x0000_i1050" type="#_x0000_t75" style="width:18.4pt;height:18.4pt" o:ole="">
                                    <v:imagedata r:id="rId28" o:title=""/>
                                  </v:shape>
                                  <o:OLEObject Type="Embed" ProgID="Equation.DSMT4" ShapeID="_x0000_i1050" DrawAspect="Content" ObjectID="_1690428757" r:id="rId29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hay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4"/>
                                  <w:sz w:val="24"/>
                                  <w:szCs w:val="24"/>
                                </w:rPr>
                                <w:object w:dxaOrig="620" w:dyaOrig="400" w14:anchorId="1E7CE714">
                                  <v:shape id="_x0000_i1052" type="#_x0000_t75" style="width:31.8pt;height:20.1pt" o:ole="">
                                    <v:imagedata r:id="rId30" o:title=""/>
                                  </v:shape>
                                  <o:OLEObject Type="Embed" ProgID="Equation.DSMT4" ShapeID="_x0000_i1052" DrawAspect="Content" ObjectID="_1690428758" r:id="rId31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, tức là ta có: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position w:val="-18"/>
                                  <w:sz w:val="24"/>
                                  <w:szCs w:val="24"/>
                                </w:rPr>
                                <w:object w:dxaOrig="2400" w:dyaOrig="460" w14:anchorId="38B9AC47">
                                  <v:shape id="_x0000_i1054" type="#_x0000_t75" style="width:119.7pt;height:23.45pt" o:ole="">
                                    <v:imagedata r:id="rId32" o:title=""/>
                                  </v:shape>
                                  <o:OLEObject Type="Embed" ProgID="Equation.DSMT4" ShapeID="_x0000_i1054" DrawAspect="Content" ObjectID="_1690428759" r:id="rId33"/>
                                </w:objec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.</w:t>
                              </w:r>
                            </w:p>
                            <w:p w14:paraId="3896C1D9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A976DAA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56BF56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0F7495F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9C6703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CCAE7DC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1F2DB7AB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EBDF4F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E29869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5FDF5A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C4A9CD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5B323E4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74DCF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24CA760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BDCC97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5E97F8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CF8DA24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22234" y="-704"/>
                            <a:ext cx="1199213" cy="304800"/>
                            <a:chOff x="-22234" y="-704"/>
                            <a:chExt cx="1199213" cy="304800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38" y="10424"/>
                              <a:ext cx="1163441" cy="293672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22234" y="-704"/>
                              <a:ext cx="1128717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D550C5" w14:textId="77777777" w:rsidR="00381FA2" w:rsidRDefault="00381FA2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827A62" id="Group 7" o:spid="_x0000_s1070" style="width:506.8pt;height:243.15pt;mso-position-horizontal-relative:char;mso-position-vertical-relative:line" coordorigin="-222,-7" coordsize="64823,30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">
                <v:shape id="Rectangle: Diagonal Corners Rounded 244" o:spid="_x0000_s1071" style="position:absolute;width:64601;height:30650;visibility:visible;mso-wrap-style:square;v-text-anchor:middle" coordsize="6460121,30650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" adj="-11796480,,5400" path="m29026,l6258407,v111404,,201714,90310,201714,201714l6460121,3036066v,16031,-12995,29026,-29026,29026l201714,3065092c90310,3065092,,2974782,,2863378l,29026c,12995,12995,,29026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29026,0;6258407,0;6460121,201714;6460121,3036066;6431095,3065092;201714,3065092;0,2863378;0,29026;29026,0" o:connectangles="0,0,0,0,0,0,0,0,0" textboxrect="0,0,6460121,3065092"/>
                  <v:textbox>
                    <w:txbxContent>
                      <w:p w14:paraId="07DE539C" w14:textId="77777777" w:rsidR="00381FA2" w:rsidRPr="000D5F1F" w:rsidRDefault="00381FA2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4D409AFC" w14:textId="77777777" w:rsidR="00381FA2" w:rsidRPr="000D5F1F" w:rsidRDefault="00381FA2" w:rsidP="000D5F1F">
                        <w:pPr>
                          <w:spacing w:line="256" w:lineRule="auto"/>
                          <w:rPr>
                            <w:color w:val="0000CC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0D5F1F">
                          <w:rPr>
                            <w:rFonts w:ascii="MS Mincho" w:eastAsia="MS Mincho" w:hAnsi="MS Mincho" w:cs="MS Mincho" w:hint="eastAsia"/>
                            <w:bCs/>
                            <w:color w:val="FF0000"/>
                            <w:sz w:val="24"/>
                            <w:szCs w:val="24"/>
                          </w:rPr>
                          <w:t>➊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Định nghĩa</w:t>
                        </w:r>
                      </w:p>
                      <w:p w14:paraId="175D77C7" w14:textId="77777777" w:rsidR="00381FA2" w:rsidRPr="000D5F1F" w:rsidRDefault="00381FA2" w:rsidP="000D5F1F">
                        <w:pPr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Cho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760" w:dyaOrig="380" w14:anchorId="76EB22A3">
                            <v:shape id="_x0000_i1028" type="#_x0000_t75" style="width:38.5pt;height:18.4pt" o:ole="">
                              <v:imagedata r:id="rId10" o:title=""/>
                            </v:shape>
                            <o:OLEObject Type="Embed" ProgID="Equation.DSMT4" ShapeID="_x0000_i1028" DrawAspect="Content" ObjectID="_1690428746" r:id="rId34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có đạo hàm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99" w:dyaOrig="380" w14:anchorId="359CBE0D">
                            <v:shape id="_x0000_i1030" type="#_x0000_t75" style="width:25.1pt;height:18.4pt" o:ole="">
                              <v:imagedata r:id="rId12" o:title=""/>
                            </v:shape>
                            <o:OLEObject Type="Embed" ProgID="Equation.DSMT4" ShapeID="_x0000_i1030" DrawAspect="Content" ObjectID="_1690428747" r:id="rId35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. Hàm số 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99" w:dyaOrig="380" w14:anchorId="5933D5DB">
                            <v:shape id="_x0000_i1032" type="#_x0000_t75" style="width:25.1pt;height:18.4pt" o:ole="">
                              <v:imagedata r:id="rId12" o:title=""/>
                            </v:shape>
                            <o:OLEObject Type="Embed" ProgID="Equation.DSMT4" ShapeID="_x0000_i1032" DrawAspect="Content" ObjectID="_1690428748" r:id="rId36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còn gọi là đạo hàm cấp 1 của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34A02A4C">
                            <v:shape id="_x0000_i1034" type="#_x0000_t75" style="width:21.75pt;height:18.4pt" o:ole="">
                              <v:imagedata r:id="rId15" o:title=""/>
                            </v:shape>
                            <o:OLEObject Type="Embed" ProgID="Equation.DSMT4" ShapeID="_x0000_i1034" DrawAspect="Content" ObjectID="_1690428749" r:id="rId37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 </w:t>
                        </w:r>
                      </w:p>
                      <w:p w14:paraId="4612FA9B" w14:textId="77C8C03E" w:rsidR="00381FA2" w:rsidRPr="000D5F1F" w:rsidRDefault="00381FA2" w:rsidP="000D5F1F">
                        <w:pPr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Nếu hàm số 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99" w:dyaOrig="380" w14:anchorId="7F83631F">
                            <v:shape id="_x0000_i1036" type="#_x0000_t75" style="width:25.1pt;height:18.4pt" o:ole="">
                              <v:imagedata r:id="rId17" o:title=""/>
                            </v:shape>
                            <o:OLEObject Type="Embed" ProgID="Equation.DSMT4" ShapeID="_x0000_i1036" DrawAspect="Content" ObjectID="_1690428750" r:id="rId38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có đạo hàm thì đạo hàm đó được gọi là đạo hàm cấp 2 của hàm số 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6E7EA155">
                            <v:shape id="_x0000_i1038" type="#_x0000_t75" style="width:21.75pt;height:18.4pt" o:ole="">
                              <v:imagedata r:id="rId15" o:title=""/>
                            </v:shape>
                            <o:OLEObject Type="Embed" ProgID="Equation.DSMT4" ShapeID="_x0000_i1038" DrawAspect="Content" ObjectID="_1690428751" r:id="rId39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, kí hiệu là y’’ hay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540" w:dyaOrig="380" w14:anchorId="0B002A80">
                            <v:shape id="_x0000_i1040" type="#_x0000_t75" style="width:26.8pt;height:18.4pt" o:ole="">
                              <v:imagedata r:id="rId20" o:title=""/>
                            </v:shape>
                            <o:OLEObject Type="Embed" ProgID="Equation.DSMT4" ShapeID="_x0000_i1040" DrawAspect="Content" ObjectID="_1690428752" r:id="rId40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 </w:t>
                        </w:r>
                      </w:p>
                      <w:p w14:paraId="6124EBD7" w14:textId="6B83F824" w:rsidR="00381FA2" w:rsidRPr="000D5F1F" w:rsidRDefault="00381FA2" w:rsidP="000D5F1F">
                        <w:pPr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Đạo hàm của đạo hàm cấp 2 được gọi là đạo hàm cấp 3 của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206B2447">
                            <v:shape id="_x0000_i1042" type="#_x0000_t75" style="width:21.75pt;height:18.4pt" o:ole="">
                              <v:imagedata r:id="rId15" o:title=""/>
                            </v:shape>
                            <o:OLEObject Type="Embed" ProgID="Equation.DSMT4" ShapeID="_x0000_i1042" DrawAspect="Content" ObjectID="_1690428753" r:id="rId41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>, kí hiệu là y’’’ hay f’’’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340" w:dyaOrig="380" w14:anchorId="495B7EF9">
                            <v:shape id="_x0000_i1044" type="#_x0000_t75" style="width:17.6pt;height:18.4pt" o:ole="">
                              <v:imagedata r:id="rId23" o:title=""/>
                            </v:shape>
                            <o:OLEObject Type="Embed" ProgID="Equation.DSMT4" ShapeID="_x0000_i1044" DrawAspect="Content" ObjectID="_1690428754" r:id="rId42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 </w:t>
                        </w:r>
                      </w:p>
                      <w:p w14:paraId="607887A5" w14:textId="40D37364" w:rsidR="00381FA2" w:rsidRPr="000D5F1F" w:rsidRDefault="00381FA2" w:rsidP="000D5F1F">
                        <w:pPr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9F"/>
                        </w:r>
                        <w:r w:rsidRPr="000D5F1F">
                          <w:rPr>
                            <w:rFonts w:ascii="Chu Van An" w:eastAsia="Times New Rom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Tương tự, ta gọi đạo hàm của đạo hàm cấp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620" w:dyaOrig="380" w14:anchorId="562305B9">
                            <v:shape id="_x0000_i1046" type="#_x0000_t75" style="width:31.8pt;height:18.4pt" o:ole="">
                              <v:imagedata r:id="rId25" o:title=""/>
                            </v:shape>
                            <o:OLEObject Type="Embed" ProgID="Equation.DSMT4" ShapeID="_x0000_i1046" DrawAspect="Content" ObjectID="_1690428755" r:id="rId43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là đạo hàm cấp n của hàm số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440" w:dyaOrig="380" w14:anchorId="189F804C">
                            <v:shape id="_x0000_i1048" type="#_x0000_t75" style="width:21.75pt;height:18.4pt" o:ole="">
                              <v:imagedata r:id="rId15" o:title=""/>
                            </v:shape>
                            <o:OLEObject Type="Embed" ProgID="Equation.DSMT4" ShapeID="_x0000_i1048" DrawAspect="Content" ObjectID="_1690428756" r:id="rId44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, kí hiệu là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0"/>
                            <w:sz w:val="24"/>
                            <w:szCs w:val="24"/>
                          </w:rPr>
                          <w:object w:dxaOrig="360" w:dyaOrig="360" w14:anchorId="3A09A147">
                            <v:shape id="_x0000_i1050" type="#_x0000_t75" style="width:18.4pt;height:18.4pt" o:ole="">
                              <v:imagedata r:id="rId28" o:title=""/>
                            </v:shape>
                            <o:OLEObject Type="Embed" ProgID="Equation.DSMT4" ShapeID="_x0000_i1050" DrawAspect="Content" ObjectID="_1690428757" r:id="rId45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hay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4"/>
                            <w:sz w:val="24"/>
                            <w:szCs w:val="24"/>
                          </w:rPr>
                          <w:object w:dxaOrig="620" w:dyaOrig="400" w14:anchorId="1E7CE714">
                            <v:shape id="_x0000_i1052" type="#_x0000_t75" style="width:31.8pt;height:20.1pt" o:ole="">
                              <v:imagedata r:id="rId30" o:title=""/>
                            </v:shape>
                            <o:OLEObject Type="Embed" ProgID="Equation.DSMT4" ShapeID="_x0000_i1052" DrawAspect="Content" ObjectID="_1690428758" r:id="rId46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, tức là ta có: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position w:val="-18"/>
                            <w:sz w:val="24"/>
                            <w:szCs w:val="24"/>
                          </w:rPr>
                          <w:object w:dxaOrig="2400" w:dyaOrig="460" w14:anchorId="38B9AC47">
                            <v:shape id="_x0000_i1054" type="#_x0000_t75" style="width:119.7pt;height:23.45pt" o:ole="">
                              <v:imagedata r:id="rId32" o:title=""/>
                            </v:shape>
                            <o:OLEObject Type="Embed" ProgID="Equation.DSMT4" ShapeID="_x0000_i1054" DrawAspect="Content" ObjectID="_1690428759" r:id="rId47"/>
                          </w:objec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.</w:t>
                        </w:r>
                      </w:p>
                      <w:p w14:paraId="3896C1D9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A976DAA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56BF56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0F7495F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9C6703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CCAE7DC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1F2DB7AB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EBDF4F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E29869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5FDF5A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C4A9CD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5B323E4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74DCF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24CA760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BDCC97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5E97F8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CF8DA24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4" type="#_x0000_t202" style="position:absolute;left:-222;top:-7;width:1128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61D550C5" w14:textId="77777777" w:rsidR="00381FA2" w:rsidRDefault="00381FA2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A85BFDB" w14:textId="161ED53C" w:rsidR="00135F41" w:rsidRPr="007C2E49" w:rsidRDefault="003B77C9" w:rsidP="000334B1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EE45C24" wp14:editId="6B36818E">
                <wp:extent cx="6443476" cy="1199072"/>
                <wp:effectExtent l="0" t="0" r="14605" b="20320"/>
                <wp:docPr id="24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1199072"/>
                          <a:chOff x="-6836" y="-11"/>
                          <a:chExt cx="6443476" cy="1157649"/>
                        </a:xfrm>
                      </wpg:grpSpPr>
                      <wps:wsp>
                        <wps:cNvPr id="249" name="Rectangle: Diagonal Corners Rounded 249"/>
                        <wps:cNvSpPr/>
                        <wps:spPr>
                          <a:xfrm>
                            <a:off x="0" y="0"/>
                            <a:ext cx="6436640" cy="1157638"/>
                          </a:xfrm>
                          <a:prstGeom prst="round2DiagRect">
                            <a:avLst>
                              <a:gd name="adj1" fmla="val 947"/>
                              <a:gd name="adj2" fmla="val 5825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5EA135" w14:textId="77777777" w:rsidR="00381FA2" w:rsidRPr="000D5F1F" w:rsidRDefault="00381FA2" w:rsidP="002235AD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4AEB75E7" w14:textId="77777777" w:rsidR="00381FA2" w:rsidRPr="000D5F1F" w:rsidRDefault="00381FA2" w:rsidP="000D5F1F">
                              <w:pPr>
                                <w:tabs>
                                  <w:tab w:val="left" w:pos="284"/>
                                  <w:tab w:val="left" w:pos="588"/>
                                  <w:tab w:val="left" w:pos="2835"/>
                                  <w:tab w:val="left" w:pos="5124"/>
                                  <w:tab w:val="left" w:pos="5387"/>
                                  <w:tab w:val="left" w:pos="7265"/>
                                  <w:tab w:val="left" w:pos="7938"/>
                                </w:tabs>
                                <w:ind w:right="72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➋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Ý nghĩa cơ học của đạo hàm cấp hai</w:t>
                              </w:r>
                              <w:r w:rsidRPr="000D5F1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18E1EE7E" w14:textId="77777777" w:rsidR="00381FA2" w:rsidRPr="000D5F1F" w:rsidRDefault="00381FA2" w:rsidP="000D5F1F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sym w:font="Wingdings" w:char="F0B2"/>
                              </w:r>
                              <w:r w:rsidRPr="000D5F1F">
                                <w:rPr>
                                  <w:rFonts w:ascii="Chu Van An" w:hAnsi="Chu Van An" w:cs="Chu Van An"/>
                                  <w:color w:val="0033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0D5F1F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>Đạo hàm cấp 2 của hàm số f(t) là gia tốc tức thời của chuyển động s=f(t) tại thời điểm t.</w:t>
                              </w:r>
                            </w:p>
                            <w:p w14:paraId="38ABA20B" w14:textId="253C6CCC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B744814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6FDF711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7FC0BCF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B5DECBA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D4F5E07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D7372A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6C3395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038F22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96C113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79D8CE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7F4E0C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1FBE6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58982B8" w14:textId="77777777" w:rsidR="00381FA2" w:rsidRPr="000D5F1F" w:rsidRDefault="00381FA2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D5F1F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50" name="Group 250"/>
                        <wpg:cNvGrpSpPr/>
                        <wpg:grpSpPr>
                          <a:xfrm>
                            <a:off x="-6836" y="-11"/>
                            <a:ext cx="1189359" cy="284322"/>
                            <a:chOff x="-6836" y="-11"/>
                            <a:chExt cx="1189359" cy="284322"/>
                          </a:xfrm>
                        </wpg:grpSpPr>
                        <wps:wsp>
                          <wps:cNvPr id="251" name="Rectangle: Folded Corner 251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59" name="TextBox 5"/>
                          <wps:cNvSpPr txBox="1"/>
                          <wps:spPr>
                            <a:xfrm>
                              <a:off x="-6836" y="-11"/>
                              <a:ext cx="1168400" cy="2681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8905A" w14:textId="77777777" w:rsidR="00381FA2" w:rsidRDefault="00381FA2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E45C24" id="_x0000_s1075" style="width:507.35pt;height:94.4pt;mso-position-horizontal-relative:char;mso-position-vertical-relative:line" coordorigin="-68" coordsize="64434,1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">
                <v:shape id="Rectangle: Diagonal Corners Rounded 249" o:spid="_x0000_s1076" style="position:absolute;width:64366;height:11576;visibility:visible;mso-wrap-style:square;v-text-anchor:middle" coordsize="6436640,11576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" adj="-11796480,,5400" path="m10963,l6369208,v37242,,67432,30190,67432,67432l6436640,1146675v,6055,-4908,10963,-10963,10963l67432,1157638c30190,1157638,,1127448,,1090206l,10963c,4908,4908,,10963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10963,0;6369208,0;6436640,67432;6436640,1146675;6425677,1157638;67432,1157638;0,1090206;0,10963;10963,0" o:connectangles="0,0,0,0,0,0,0,0,0" textboxrect="0,0,6436640,1157638"/>
                  <v:textbox>
                    <w:txbxContent>
                      <w:p w14:paraId="0E5EA135" w14:textId="77777777" w:rsidR="00381FA2" w:rsidRPr="000D5F1F" w:rsidRDefault="00381FA2" w:rsidP="002235AD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4AEB75E7" w14:textId="77777777" w:rsidR="00381FA2" w:rsidRPr="000D5F1F" w:rsidRDefault="00381FA2" w:rsidP="000D5F1F">
                        <w:pPr>
                          <w:tabs>
                            <w:tab w:val="left" w:pos="284"/>
                            <w:tab w:val="left" w:pos="588"/>
                            <w:tab w:val="left" w:pos="2835"/>
                            <w:tab w:val="left" w:pos="5124"/>
                            <w:tab w:val="left" w:pos="5387"/>
                            <w:tab w:val="left" w:pos="7265"/>
                            <w:tab w:val="left" w:pos="7938"/>
                          </w:tabs>
                          <w:ind w:right="72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t>➋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Ý nghĩa cơ học của đạo hàm cấp hai</w:t>
                        </w:r>
                        <w:r w:rsidRPr="000D5F1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</w:p>
                      <w:p w14:paraId="18E1EE7E" w14:textId="77777777" w:rsidR="00381FA2" w:rsidRPr="000D5F1F" w:rsidRDefault="00381FA2" w:rsidP="000D5F1F">
                        <w:pPr>
                          <w:spacing w:line="240" w:lineRule="auto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sym w:font="Wingdings" w:char="F0B2"/>
                        </w:r>
                        <w:r w:rsidRPr="000D5F1F">
                          <w:rPr>
                            <w:rFonts w:ascii="Chu Van An" w:hAnsi="Chu Van An" w:cs="Chu Van An"/>
                            <w:color w:val="0033CC"/>
                            <w:sz w:val="24"/>
                            <w:szCs w:val="24"/>
                          </w:rPr>
                          <w:t xml:space="preserve"> </w:t>
                        </w:r>
                        <w:r w:rsidRPr="000D5F1F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>Đạo hàm cấp 2 của hàm số f(t) là gia tốc tức thời của chuyển động s=f(t) tại thời điểm t.</w:t>
                        </w:r>
                      </w:p>
                      <w:p w14:paraId="38ABA20B" w14:textId="253C6CCC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B744814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6FDF711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7FC0BCF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B5DECBA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D4F5E07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D7372A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6C3395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038F22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96C113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79D8CE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7F4E0C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1FBE6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58982B8" w14:textId="77777777" w:rsidR="00381FA2" w:rsidRPr="000D5F1F" w:rsidRDefault="00381FA2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0D5F1F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50" o:spid="_x0000_s1077" style="position:absolute;left:-68;width:11893;height:2843" coordorigin="-68" coordsize="11893,2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Rectangle: Folded Corner 251" o:spid="_x0000_s1078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left:-68;width:11683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  <v:textbox>
                      <w:txbxContent>
                        <w:p w14:paraId="5768905A" w14:textId="77777777" w:rsidR="00381FA2" w:rsidRDefault="00381FA2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14F5AED" w14:textId="05631F5A" w:rsidR="007522D7" w:rsidRPr="007C2E49" w:rsidRDefault="007522D7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B681EF" wp14:editId="15DFDC5B">
                <wp:extent cx="3325091" cy="482750"/>
                <wp:effectExtent l="0" t="0" r="85090" b="50800"/>
                <wp:docPr id="203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482750"/>
                          <a:chOff x="0" y="0"/>
                          <a:chExt cx="3325091" cy="504563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0" y="0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g:grpSp>
                          <wpg:cNvPr id="205" name="Group 205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206" name="Group 206"/>
                            <wpg:cNvGrpSpPr/>
                            <wpg:grpSpPr>
                              <a:xfrm>
                                <a:off x="0" y="18788"/>
                                <a:ext cx="3325091" cy="485775"/>
                                <a:chOff x="0" y="18788"/>
                                <a:chExt cx="3325091" cy="485775"/>
                              </a:xfrm>
                            </wpg:grpSpPr>
                            <wps:wsp>
                              <wps:cNvPr id="207" name="Rectangle: Single Corner Snipped 207"/>
                              <wps:cNvSpPr/>
                              <wps:spPr>
                                <a:xfrm>
                                  <a:off x="0" y="21408"/>
                                  <a:ext cx="3325091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208" name="Group 208"/>
                              <wpg:cNvGrpSpPr/>
                              <wpg:grpSpPr>
                                <a:xfrm>
                                  <a:off x="903804" y="18788"/>
                                  <a:ext cx="2350035" cy="485775"/>
                                  <a:chOff x="903804" y="18788"/>
                                  <a:chExt cx="2350035" cy="485775"/>
                                </a:xfrm>
                              </wpg:grpSpPr>
                              <wpg:grpSp>
                                <wpg:cNvPr id="209" name="Group 209"/>
                                <wpg:cNvGrpSpPr/>
                                <wpg:grpSpPr>
                                  <a:xfrm>
                                    <a:off x="1006166" y="123084"/>
                                    <a:ext cx="2247673" cy="369570"/>
                                    <a:chOff x="1006166" y="123084"/>
                                    <a:chExt cx="2247673" cy="369570"/>
                                  </a:xfrm>
                                </wpg:grpSpPr>
                                <wps:wsp>
                                  <wps:cNvPr id="210" name="Arrow: Chevron 210"/>
                                  <wps:cNvSpPr/>
                                  <wps:spPr>
                                    <a:xfrm>
                                      <a:off x="1163324" y="123583"/>
                                      <a:ext cx="209051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EE4AB" w14:textId="77777777" w:rsidR="00381FA2" w:rsidRPr="00531501" w:rsidRDefault="00381FA2" w:rsidP="007522D7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Phân dạng toán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11" name="Group 211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212" name="Freeform: Shape 212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13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619749C4" w14:textId="77777777" w:rsidR="00381FA2" w:rsidRDefault="00381FA2" w:rsidP="007522D7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14" name="Group 214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215" name="Freeform: Shape 215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216" name="Flowchart: Terminator 216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217" name="Flowchart: Direct Access Storage 217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18" name="Flowchart: Preparation 218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220" name="Freeform: Shape 220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21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F5BD12" w14:textId="77777777" w:rsidR="00381FA2" w:rsidRDefault="00381FA2" w:rsidP="007522D7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B681EF" id="_x0000_s1080" style="width:261.8pt;height:38pt;mso-position-horizontal-relative:char;mso-position-vertical-relative:line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">
                <v:group id="Group 204" o:spid="_x0000_s1081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group id="Group 205" o:spid="_x0000_s1082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206" o:spid="_x0000_s1083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shape id="Rectangle: Single Corner Snipped 207" o:spid="_x0000_s1084" style="position:absolute;top:214;width:33250;height:4831;visibility:visible;mso-wrap-style:square;v-text-anchor:middle" coordsize="3325091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" path="m,l3083818,r241273,241273l3325091,483107,,483107,,xe" fillcolor="#f0d5ff" stroked="f" strokeweight="1.25pt">
                        <v:fill r:id="rId9" o:title="" color2="#fffff7" type="pattern"/>
                        <v:path arrowok="t" o:connecttype="custom" o:connectlocs="0,0;3083818,0;3325091,241273;3325091,483107;0,483107;0,0" o:connectangles="0,0,0,0,0,0"/>
                      </v:shape>
                      <v:group id="Group 208" o:spid="_x0000_s1085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<v:group id="Group 209" o:spid="_x0000_s1086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  <v:shape id="Arrow: Chevron 210" o:spid="_x0000_s1087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" adj="20988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24FEE4AB" w14:textId="77777777" w:rsidR="00381FA2" w:rsidRPr="00531501" w:rsidRDefault="00381FA2" w:rsidP="007522D7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Phân dạng toán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211" o:spid="_x0000_s1088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    <v:shape id="Freeform: Shape 212" o:spid="_x0000_s1089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0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          <v:textbox>
                                <w:txbxContent>
                                  <w:p w14:paraId="619749C4" w14:textId="77777777" w:rsidR="00381FA2" w:rsidRDefault="00381FA2" w:rsidP="007522D7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214" o:spid="_x0000_s1091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Freeform: Shape 215" o:spid="_x0000_s1092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216" o:spid="_x0000_s1093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217" o:spid="_x0000_s1094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 id="Flowchart: Preparation 218" o:spid="_x0000_s1095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219" o:spid="_x0000_s1096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: Shape 220" o:spid="_x0000_s1097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98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03F5BD12" w14:textId="77777777" w:rsidR="00381FA2" w:rsidRDefault="00381FA2" w:rsidP="007522D7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Ⓑ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90D38B" w14:textId="2663895A" w:rsidR="003B77C9" w:rsidRPr="007C2E49" w:rsidRDefault="003B77C9" w:rsidP="000D5F1F">
      <w:pPr>
        <w:spacing w:line="240" w:lineRule="auto"/>
        <w:ind w:left="142" w:firstLine="284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6052F1A" wp14:editId="2BD609CA">
                <wp:extent cx="6499261" cy="1457771"/>
                <wp:effectExtent l="0" t="19050" r="15875" b="28575"/>
                <wp:docPr id="1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9261" cy="1457771"/>
                          <a:chOff x="19743" y="0"/>
                          <a:chExt cx="6499261" cy="1432541"/>
                        </a:xfrm>
                      </wpg:grpSpPr>
                      <wps:wsp>
                        <wps:cNvPr id="1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19743" y="248059"/>
                            <a:ext cx="6499261" cy="1184482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9000">
                                <a:srgbClr val="EFFFFF"/>
                              </a:gs>
                              <a:gs pos="69000">
                                <a:srgbClr val="FFFFFF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A76CA" w14:textId="77777777" w:rsidR="00381FA2" w:rsidRPr="00645CDC" w:rsidRDefault="00381FA2" w:rsidP="006675F9">
                              <w:p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  <w:p w14:paraId="6B29909B" w14:textId="089D57E4" w:rsidR="00381FA2" w:rsidRPr="00645CDC" w:rsidRDefault="00381FA2" w:rsidP="0025747F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567"/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5BC3D9BC" w14:textId="745D9AAA" w:rsidR="00381FA2" w:rsidRPr="00645CDC" w:rsidRDefault="00381FA2" w:rsidP="00275B12">
                              <w:pPr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      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3"/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45CDC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Áp dụng trực tiếp định nghĩa: </w:t>
                              </w:r>
                              <w:r w:rsidRPr="00645CDC">
                                <w:rPr>
                                  <w:rFonts w:ascii="Chu Van An" w:eastAsia="Times New Roman" w:hAnsi="Chu Van An" w:cs="Chu Van An"/>
                                  <w:position w:val="-18"/>
                                  <w:sz w:val="24"/>
                                  <w:szCs w:val="24"/>
                                </w:rPr>
                                <w:object w:dxaOrig="1240" w:dyaOrig="460" w14:anchorId="69C98E1B">
                                  <v:shape id="_x0000_i1056" type="#_x0000_t75" style="width:61.1pt;height:23.45pt" o:ole="">
                                    <v:imagedata r:id="rId48" o:title=""/>
                                  </v:shape>
                                  <o:OLEObject Type="Embed" ProgID="Equation.DSMT4" ShapeID="_x0000_i1056" DrawAspect="Content" ObjectID="_1690428760" r:id="rId49"/>
                                </w:object>
                              </w:r>
                              <w:r w:rsidRPr="00645CDC">
                                <w:rPr>
                                  <w:rFonts w:ascii="Chu Van An" w:eastAsia="Times New Roman" w:hAnsi="Chu Van An" w:cs="Chu Van An"/>
                                  <w:sz w:val="24"/>
                                  <w:szCs w:val="24"/>
                                </w:rPr>
                                <w:t xml:space="preserve"> để tính đạo hàm đến cấp mà đề bài yêu cầu.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150812" y="0"/>
                            <a:ext cx="5036153" cy="571533"/>
                            <a:chOff x="150812" y="0"/>
                            <a:chExt cx="5036453" cy="57153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150812" y="0"/>
                              <a:ext cx="5036453" cy="485775"/>
                              <a:chOff x="150812" y="0"/>
                              <a:chExt cx="5036453" cy="485775"/>
                            </a:xfrm>
                          </wpg:grpSpPr>
                          <wpg:grpSp>
                            <wpg:cNvPr id="22" name="Group 22"/>
                            <wpg:cNvGrpSpPr/>
                            <wpg:grpSpPr>
                              <a:xfrm>
                                <a:off x="184096" y="0"/>
                                <a:ext cx="5003169" cy="485775"/>
                                <a:chOff x="184096" y="0"/>
                                <a:chExt cx="5003169" cy="485775"/>
                              </a:xfrm>
                            </wpg:grpSpPr>
                            <wps:wsp>
                              <wps:cNvPr id="23" name="Rectangle: Single Corner Snipped 23"/>
                              <wps:cNvSpPr/>
                              <wps:spPr>
                                <a:xfrm>
                                  <a:off x="184096" y="38080"/>
                                  <a:ext cx="428574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4" name="Group 24"/>
                              <wpg:cNvGrpSpPr/>
                              <wpg:grpSpPr>
                                <a:xfrm>
                                  <a:off x="1502180" y="0"/>
                                  <a:ext cx="3685085" cy="485775"/>
                                  <a:chOff x="1502180" y="0"/>
                                  <a:chExt cx="3685085" cy="485775"/>
                                </a:xfrm>
                              </wpg:grpSpPr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1611601" y="104357"/>
                                    <a:ext cx="3575664" cy="369570"/>
                                    <a:chOff x="1611601" y="104357"/>
                                    <a:chExt cx="3575664" cy="369570"/>
                                  </a:xfrm>
                                </wpg:grpSpPr>
                                <wps:wsp>
                                  <wps:cNvPr id="26" name="Arrow: Chevron 26"/>
                                  <wps:cNvSpPr/>
                                  <wps:spPr>
                                    <a:xfrm>
                                      <a:off x="1761172" y="105096"/>
                                      <a:ext cx="3426093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D041C8" w14:textId="261103AC" w:rsidR="00381FA2" w:rsidRPr="008458BD" w:rsidRDefault="00381FA2" w:rsidP="00360A96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0B5550"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i/>
                                            <w:color w:val="0000CC"/>
                                            <w:sz w:val="24"/>
                                            <w:szCs w:val="24"/>
                                          </w:rPr>
                                          <w:t>Tính đạo hàm cấp</w:t>
                                        </w:r>
                                        <w:r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i/>
                                            <w:color w:val="0000CC"/>
                                            <w:sz w:val="24"/>
                                            <w:szCs w:val="24"/>
                                          </w:rPr>
                                          <w:t xml:space="preserve"> hai </w:t>
                                        </w:r>
                                        <w:r w:rsidRPr="000B5550"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i/>
                                            <w:color w:val="0000CC"/>
                                            <w:sz w:val="24"/>
                                            <w:szCs w:val="24"/>
                                          </w:rPr>
                                          <w:t>của hàm số.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7" name="Group 27"/>
                                  <wpg:cNvGrpSpPr/>
                                  <wpg:grpSpPr>
                                    <a:xfrm>
                                      <a:off x="1611601" y="104357"/>
                                      <a:ext cx="259671" cy="369570"/>
                                      <a:chOff x="1611601" y="104357"/>
                                      <a:chExt cx="259671" cy="369570"/>
                                    </a:xfrm>
                                  </wpg:grpSpPr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9" name="TextBox 36"/>
                                    <wps:cNvSpPr txBox="1"/>
                                    <wps:spPr>
                                      <a:xfrm>
                                        <a:off x="1611601" y="104357"/>
                                        <a:ext cx="25954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37890C3" w14:textId="77777777" w:rsidR="00381FA2" w:rsidRDefault="00381FA2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31" name="Freeform: Shape 3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32" name="Flowchart: Terminator 32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33" name="Flowchart: Direct Access Storage 33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4" name="Group 34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35" name="Flowchart: Preparation 35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6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73567376" w14:textId="77777777" w:rsidR="00381FA2" w:rsidRDefault="00381FA2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52F1A" id="Group 40" o:spid="_x0000_s1099" style="width:511.75pt;height:114.8pt;mso-position-horizontal-relative:char;mso-position-vertical-relative:line" coordorigin="197" coordsize="64992,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">
                <v:shape id="Rectangle: Diagonal Corners Rounded 1" o:spid="_x0000_s1100" style="position:absolute;left:197;top:2480;width:64993;height:11845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45220f white;64881f #efffff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667,0;6387901,0;6499261,85164;6499261,1173265;6484594,1184482;111360,1184482;0,1099318;0,11217;14667,0" o:connectangles="0,0,0,0,0,0,0,0,0" textboxrect="0,0,6435090,1533525"/>
                  <v:textbox>
                    <w:txbxContent>
                      <w:p w14:paraId="1E9A76CA" w14:textId="77777777" w:rsidR="00381FA2" w:rsidRPr="00645CDC" w:rsidRDefault="00381FA2" w:rsidP="006675F9">
                        <w:pPr>
                          <w:rPr>
                            <w:rFonts w:ascii="Chu Van An" w:hAnsi="Chu Van An" w:cs="Chu Van An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6B29909B" w14:textId="089D57E4" w:rsidR="00381FA2" w:rsidRPr="00645CDC" w:rsidRDefault="00381FA2" w:rsidP="0025747F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567"/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5BC3D9BC" w14:textId="745D9AAA" w:rsidR="00381FA2" w:rsidRPr="00645CDC" w:rsidRDefault="00381FA2" w:rsidP="00275B12">
                        <w:pPr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color w:val="000000" w:themeColor="text1"/>
                            <w:sz w:val="24"/>
                            <w:szCs w:val="24"/>
                          </w:rPr>
                          <w:t xml:space="preserve">       </w:t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  <w:sym w:font="Wingdings" w:char="F073"/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645CDC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Áp dụng trực tiếp định nghĩa: </w:t>
                        </w:r>
                        <w:r w:rsidRPr="00645CDC">
                          <w:rPr>
                            <w:rFonts w:ascii="Chu Van An" w:eastAsia="Times New Roman" w:hAnsi="Chu Van An" w:cs="Chu Van An"/>
                            <w:position w:val="-18"/>
                            <w:sz w:val="24"/>
                            <w:szCs w:val="24"/>
                          </w:rPr>
                          <w:object w:dxaOrig="1240" w:dyaOrig="460" w14:anchorId="69C98E1B">
                            <v:shape id="_x0000_i1056" type="#_x0000_t75" style="width:61.1pt;height:23.45pt" o:ole="">
                              <v:imagedata r:id="rId48" o:title=""/>
                            </v:shape>
                            <o:OLEObject Type="Embed" ProgID="Equation.DSMT4" ShapeID="_x0000_i1056" DrawAspect="Content" ObjectID="_1690428760" r:id="rId50"/>
                          </w:object>
                        </w:r>
                        <w:r w:rsidRPr="00645CDC">
                          <w:rPr>
                            <w:rFonts w:ascii="Chu Van An" w:eastAsia="Times New Roman" w:hAnsi="Chu Van An" w:cs="Chu Van An"/>
                            <w:sz w:val="24"/>
                            <w:szCs w:val="24"/>
                          </w:rPr>
                          <w:t xml:space="preserve"> để tính đạo hàm đến cấp mà đề bài yêu cầu.</w:t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       </w:t>
                        </w:r>
                      </w:p>
                    </w:txbxContent>
                  </v:textbox>
                </v:shape>
                <v:group id="Group 20" o:spid="_x0000_s1101" style="position:absolute;left:1508;width:50361;height:5715" coordorigin="1508" coordsize="5036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21" o:spid="_x0000_s1102" style="position:absolute;left:1508;width:50364;height:4857" coordorigin="1508" coordsize="50364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2" o:spid="_x0000_s1103" style="position:absolute;left:1840;width:50032;height:4857" coordorigin="1840" coordsize="5003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Rectangle: Single Corner Snipped 23" o:spid="_x0000_s1104" style="position:absolute;left:1840;top:380;width:42858;height:4476;visibility:visible;mso-wrap-style:square;v-text-anchor:middle" coordsize="428574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" path="m,l4061971,r223777,223777l4285748,447554,,447554,,xe" fillcolor="#efddf6 [663]" stroked="f" strokeweight="1.25pt">
                        <v:fill r:id="rId51" o:title="" color2="#fffff7" type="pattern"/>
                        <v:path arrowok="t" o:connecttype="custom" o:connectlocs="0,0;4061971,0;4285748,223777;4285748,447554;0,447554;0,0" o:connectangles="0,0,0,0,0,0"/>
                      </v:shape>
                      <v:group id="Group 24" o:spid="_x0000_s1105" style="position:absolute;left:15021;width:36851;height:4857" coordorigin="15021" coordsize="368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25" o:spid="_x0000_s1106" style="position:absolute;left:16116;top:1043;width:35756;height:3696" coordorigin="16116,1043" coordsize="3575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Arrow: Chevron 26" o:spid="_x0000_s1107" type="#_x0000_t55" style="position:absolute;left:17611;top:1050;width:34261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" adj="21227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7FD041C8" w14:textId="261103AC" w:rsidR="00381FA2" w:rsidRPr="008458BD" w:rsidRDefault="00381FA2" w:rsidP="00360A96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0B5550"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i/>
                                      <w:color w:val="0000CC"/>
                                      <w:sz w:val="24"/>
                                      <w:szCs w:val="24"/>
                                    </w:rPr>
                                    <w:t>Tính đạo hàm cấp</w:t>
                                  </w:r>
                                  <w:r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i/>
                                      <w:color w:val="0000CC"/>
                                      <w:sz w:val="24"/>
                                      <w:szCs w:val="24"/>
                                    </w:rPr>
                                    <w:t xml:space="preserve"> hai </w:t>
                                  </w:r>
                                  <w:r w:rsidRPr="000B5550"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i/>
                                      <w:color w:val="0000CC"/>
                                      <w:sz w:val="24"/>
                                      <w:szCs w:val="24"/>
                                    </w:rPr>
                                    <w:t>của hàm số.</w:t>
                                  </w:r>
                                </w:p>
                              </w:txbxContent>
                            </v:textbox>
                          </v:shape>
                          <v:group id="Group 27" o:spid="_x0000_s1108" style="position:absolute;left:16116;top:1043;width:2596;height:3696" coordorigin="16116,1043" coordsize="259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<v:shape id="Freeform: Shape 28" o:spid="_x0000_s1109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0" type="#_x0000_t202" style="position:absolute;left:16116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      <v:textbox>
                                <w:txbxContent>
                                  <w:p w14:paraId="737890C3" w14:textId="77777777" w:rsidR="00381FA2" w:rsidRDefault="00381FA2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30" o:spid="_x0000_s1111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Freeform: Shape 31" o:spid="_x0000_s1112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32" o:spid="_x0000_s1113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33" o:spid="_x0000_s1114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34" o:spid="_x0000_s1115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Flowchart: Preparation 35" o:spid="_x0000_s1116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XUH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TKfx/CT9ALp4AAAD//wMAUEsBAi0AFAAGAAgAAAAhANvh9svuAAAAhQEAABMAAAAAAAAAAAAA&#10;AAAAAAAAAFtDb250ZW50X1R5cGVzXS54bWxQSwECLQAUAAYACAAAACEAWvQsW78AAAAVAQAACwAA&#10;AAAAAAAAAAAAAAAfAQAAX3JlbHMvLnJlbHNQSwECLQAUAAYACAAAACEAd6V1B8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17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" filled="f" stroked="f">
                      <v:shadow on="t" color="black" opacity="20971f" offset="0,2.2pt"/>
                      <v:textbox>
                        <w:txbxContent>
                          <w:p w14:paraId="73567376" w14:textId="77777777" w:rsidR="00381FA2" w:rsidRDefault="00381FA2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9106884" w14:textId="3C3C66DE" w:rsidR="000873EA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630C0F54" w14:textId="77777777" w:rsidR="000D5F1F" w:rsidRPr="007C2E49" w:rsidRDefault="000873EA" w:rsidP="000D5F1F">
      <w:pPr>
        <w:spacing w:line="240" w:lineRule="auto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0D5F1F" w:rsidRPr="007C2E49">
        <w:rPr>
          <w:rFonts w:ascii="Chu Van An" w:hAnsi="Chu Van An" w:cs="Chu Van An"/>
          <w:sz w:val="24"/>
          <w:szCs w:val="24"/>
        </w:rPr>
        <w:t xml:space="preserve">Cho hàm số </w:t>
      </w:r>
      <w:r w:rsidR="000D5F1F" w:rsidRPr="007C2E49">
        <w:rPr>
          <w:rFonts w:ascii="Chu Van An" w:eastAsiaTheme="minorHAnsi" w:hAnsi="Chu Van An" w:cs="Chu Van An"/>
          <w:position w:val="-12"/>
          <w:sz w:val="24"/>
          <w:szCs w:val="24"/>
        </w:rPr>
        <w:object w:dxaOrig="2160" w:dyaOrig="420" w14:anchorId="4CF38477">
          <v:shape id="_x0000_i1057" type="#_x0000_t75" style="width:108pt;height:20.95pt" o:ole="">
            <v:imagedata r:id="rId52" o:title=""/>
          </v:shape>
          <o:OLEObject Type="Embed" ProgID="Equation.DSMT4" ShapeID="_x0000_i1057" DrawAspect="Content" ObjectID="_1690428551" r:id="rId53"/>
        </w:object>
      </w:r>
      <w:r w:rsidR="000D5F1F" w:rsidRPr="007C2E49">
        <w:rPr>
          <w:rFonts w:ascii="Chu Van An" w:hAnsi="Chu Van An" w:cs="Chu Van An"/>
          <w:sz w:val="24"/>
          <w:szCs w:val="24"/>
        </w:rPr>
        <w:t xml:space="preserve"> với </w:t>
      </w:r>
      <w:r w:rsidR="000D5F1F" w:rsidRPr="007C2E49">
        <w:rPr>
          <w:rFonts w:ascii="Chu Van An" w:eastAsiaTheme="minorHAnsi" w:hAnsi="Chu Van An" w:cs="Chu Van An"/>
          <w:position w:val="-6"/>
          <w:sz w:val="24"/>
          <w:szCs w:val="24"/>
        </w:rPr>
        <w:object w:dxaOrig="700" w:dyaOrig="300" w14:anchorId="352DA5B2">
          <v:shape id="_x0000_i1058" type="#_x0000_t75" style="width:35.15pt;height:15.05pt" o:ole="">
            <v:imagedata r:id="rId54" o:title=""/>
          </v:shape>
          <o:OLEObject Type="Embed" ProgID="Equation.DSMT4" ShapeID="_x0000_i1058" DrawAspect="Content" ObjectID="_1690428552" r:id="rId55"/>
        </w:object>
      </w:r>
      <w:r w:rsidR="000D5F1F" w:rsidRPr="007C2E49">
        <w:rPr>
          <w:rFonts w:ascii="Chu Van An" w:hAnsi="Chu Van An" w:cs="Chu Van An"/>
          <w:sz w:val="24"/>
          <w:szCs w:val="24"/>
        </w:rPr>
        <w:t xml:space="preserve">. Đạo hàm </w:t>
      </w:r>
      <w:r w:rsidR="000D5F1F" w:rsidRPr="007C2E49">
        <w:rPr>
          <w:rFonts w:ascii="Chu Van An" w:eastAsiaTheme="minorHAnsi" w:hAnsi="Chu Van An" w:cs="Chu Van An"/>
          <w:position w:val="-12"/>
          <w:sz w:val="24"/>
          <w:szCs w:val="24"/>
        </w:rPr>
        <w:object w:dxaOrig="340" w:dyaOrig="380" w14:anchorId="333A6226">
          <v:shape id="_x0000_i1059" type="#_x0000_t75" style="width:17.6pt;height:18.4pt" o:ole="">
            <v:imagedata r:id="rId56" o:title=""/>
          </v:shape>
          <o:OLEObject Type="Embed" ProgID="Equation.DSMT4" ShapeID="_x0000_i1059" DrawAspect="Content" ObjectID="_1690428553" r:id="rId57"/>
        </w:object>
      </w:r>
      <w:r w:rsidR="000D5F1F" w:rsidRPr="007C2E49">
        <w:rPr>
          <w:rFonts w:ascii="Chu Van An" w:hAnsi="Chu Van An" w:cs="Chu Van An"/>
          <w:sz w:val="24"/>
          <w:szCs w:val="24"/>
        </w:rPr>
        <w:t xml:space="preserve"> của hàm số</w:t>
      </w:r>
      <w:r w:rsidR="000D5F1F"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 </w:t>
      </w:r>
    </w:p>
    <w:p w14:paraId="118636C3" w14:textId="60B501D9" w:rsidR="000873EA" w:rsidRPr="007C2E49" w:rsidRDefault="000873EA" w:rsidP="000D5F1F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lastRenderedPageBreak/>
        <w:t>Lời giải</w:t>
      </w:r>
    </w:p>
    <w:p w14:paraId="579C7470" w14:textId="1D89FF3D" w:rsidR="000873EA" w:rsidRPr="007C2E49" w:rsidRDefault="000D5F1F" w:rsidP="000D5F1F">
      <w:pPr>
        <w:pStyle w:val="ListParagraph"/>
        <w:tabs>
          <w:tab w:val="left" w:pos="992"/>
        </w:tabs>
        <w:spacing w:before="120" w:line="276" w:lineRule="auto"/>
        <w:ind w:left="1755"/>
        <w:jc w:val="both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 </w:t>
      </w:r>
      <w:r w:rsidRPr="007C2E49">
        <w:rPr>
          <w:rFonts w:ascii="Chu Van An" w:hAnsi="Chu Van An" w:cs="Chu Van An"/>
          <w:position w:val="-12"/>
          <w:sz w:val="24"/>
          <w:szCs w:val="24"/>
        </w:rPr>
        <w:object w:dxaOrig="2160" w:dyaOrig="420" w14:anchorId="66816ABC">
          <v:shape id="_x0000_i1060" type="#_x0000_t75" style="width:108pt;height:20.95pt" o:ole="">
            <v:imagedata r:id="rId52" o:title=""/>
          </v:shape>
          <o:OLEObject Type="Embed" ProgID="Equation.DSMT4" ShapeID="_x0000_i1060" DrawAspect="Content" ObjectID="_1690428554" r:id="rId58"/>
        </w:object>
      </w:r>
      <w:r w:rsidRPr="007C2E49">
        <w:rPr>
          <w:rFonts w:ascii="Chu Van An" w:hAnsi="Chu Van An" w:cs="Chu Van An"/>
          <w:position w:val="-10"/>
          <w:sz w:val="24"/>
          <w:szCs w:val="24"/>
        </w:rPr>
        <w:object w:dxaOrig="4000" w:dyaOrig="360" w14:anchorId="0DE8A882">
          <v:shape id="_x0000_i1061" type="#_x0000_t75" style="width:199.25pt;height:18.4pt" o:ole="">
            <v:imagedata r:id="rId59" o:title=""/>
          </v:shape>
          <o:OLEObject Type="Embed" ProgID="Equation.DSMT4" ShapeID="_x0000_i1061" DrawAspect="Content" ObjectID="_1690428555" r:id="rId60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69BD5266" w14:textId="77777777" w:rsidR="001006B9" w:rsidRPr="007C2E49" w:rsidRDefault="000873EA" w:rsidP="001006B9">
      <w:pPr>
        <w:spacing w:line="240" w:lineRule="auto"/>
        <w:rPr>
          <w:rFonts w:ascii="Chu Van An" w:eastAsiaTheme="minorHAnsi" w:hAnsi="Chu Van An" w:cs="Chu Van An"/>
          <w:position w:val="-24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 xml:space="preserve">Đạo hàm cấp hai của hàm số </w:t>
      </w:r>
      <w:r w:rsidR="001006B9" w:rsidRPr="007C2E49">
        <w:rPr>
          <w:rFonts w:ascii="Chu Van An" w:eastAsiaTheme="minorHAnsi" w:hAnsi="Chu Van An" w:cs="Chu Van An"/>
          <w:position w:val="-24"/>
          <w:sz w:val="24"/>
          <w:szCs w:val="24"/>
        </w:rPr>
        <w:object w:dxaOrig="1020" w:dyaOrig="615" w14:anchorId="0A70D9E7">
          <v:shape id="_x0000_i1062" type="#_x0000_t75" style="width:51.05pt;height:31pt" o:ole="">
            <v:imagedata r:id="rId61" o:title=""/>
          </v:shape>
          <o:OLEObject Type="Embed" ProgID="Equation.DSMT4" ShapeID="_x0000_i1062" DrawAspect="Content" ObjectID="_1690428556" r:id="rId62"/>
        </w:object>
      </w:r>
    </w:p>
    <w:p w14:paraId="33912D86" w14:textId="1F0EF8BC" w:rsidR="000873EA" w:rsidRPr="007C2E49" w:rsidRDefault="000873EA" w:rsidP="001006B9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17CE88EC" w14:textId="5A89D303" w:rsidR="000873EA" w:rsidRPr="007C2E49" w:rsidRDefault="001006B9" w:rsidP="001006B9">
      <w:pPr>
        <w:spacing w:line="276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sz w:val="24"/>
          <w:szCs w:val="24"/>
          <w:lang w:val="fr-FR"/>
        </w:rPr>
        <w:t xml:space="preserve">Ta có </w:t>
      </w:r>
      <w:r w:rsidRPr="007C2E49">
        <w:rPr>
          <w:rFonts w:ascii="Chu Van An" w:hAnsi="Chu Van An" w:cs="Chu Van An"/>
          <w:position w:val="-36"/>
          <w:sz w:val="24"/>
          <w:szCs w:val="24"/>
        </w:rPr>
        <w:object w:dxaOrig="4320" w:dyaOrig="735" w14:anchorId="1B38C4F5">
          <v:shape id="_x0000_i1063" type="#_x0000_t75" style="width:3in;height:36.85pt" o:ole="">
            <v:imagedata r:id="rId63" o:title=""/>
          </v:shape>
          <o:OLEObject Type="Embed" ProgID="Equation.DSMT4" ShapeID="_x0000_i1063" DrawAspect="Content" ObjectID="_1690428557" r:id="rId64"/>
        </w:object>
      </w:r>
    </w:p>
    <w:p w14:paraId="67BC3C49" w14:textId="77777777" w:rsidR="001006B9" w:rsidRPr="007C2E49" w:rsidRDefault="000873EA" w:rsidP="001006B9">
      <w:pPr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1006B9" w:rsidRPr="007C2E49">
        <w:rPr>
          <w:rFonts w:ascii="Chu Van An" w:hAnsi="Chu Van An" w:cs="Chu Van An"/>
          <w:sz w:val="24"/>
          <w:szCs w:val="24"/>
        </w:rPr>
        <w:t xml:space="preserve">Tính đạo hàm cấp hai của hàm số </w:t>
      </w:r>
      <w:r w:rsidR="001006B9" w:rsidRPr="007C2E49">
        <w:rPr>
          <w:rFonts w:ascii="Chu Van An" w:eastAsiaTheme="minorHAnsi" w:hAnsi="Chu Van An" w:cs="Chu Van An"/>
          <w:position w:val="-10"/>
          <w:sz w:val="24"/>
          <w:szCs w:val="24"/>
        </w:rPr>
        <w:object w:dxaOrig="1200" w:dyaOrig="320" w14:anchorId="42E855AA">
          <v:shape id="_x0000_i1064" type="#_x0000_t75" style="width:60.3pt;height:16.75pt" o:ole="">
            <v:imagedata r:id="rId65" o:title=""/>
          </v:shape>
          <o:OLEObject Type="Embed" ProgID="Equation.DSMT4" ShapeID="_x0000_i1064" DrawAspect="Content" ObjectID="_1690428558" r:id="rId66"/>
        </w:object>
      </w:r>
      <w:r w:rsidR="001006B9" w:rsidRPr="007C2E49">
        <w:rPr>
          <w:rFonts w:ascii="Chu Van An" w:hAnsi="Chu Van An" w:cs="Chu Van An"/>
          <w:sz w:val="24"/>
          <w:szCs w:val="24"/>
        </w:rPr>
        <w:t xml:space="preserve"> tại điểm </w:t>
      </w:r>
      <w:r w:rsidR="001006B9" w:rsidRPr="007C2E49">
        <w:rPr>
          <w:rFonts w:ascii="Chu Van An" w:eastAsiaTheme="minorHAnsi" w:hAnsi="Chu Van An" w:cs="Chu Van An"/>
          <w:position w:val="-24"/>
          <w:sz w:val="24"/>
          <w:szCs w:val="24"/>
        </w:rPr>
        <w:object w:dxaOrig="720" w:dyaOrig="620" w14:anchorId="662B33EC">
          <v:shape id="_x0000_i1065" type="#_x0000_t75" style="width:36pt;height:31.8pt" o:ole="">
            <v:imagedata r:id="rId67" o:title=""/>
          </v:shape>
          <o:OLEObject Type="Embed" ProgID="Equation.DSMT4" ShapeID="_x0000_i1065" DrawAspect="Content" ObjectID="_1690428559" r:id="rId68"/>
        </w:object>
      </w:r>
      <w:r w:rsidR="001006B9" w:rsidRPr="007C2E49">
        <w:rPr>
          <w:rFonts w:ascii="Chu Van An" w:hAnsi="Chu Van An" w:cs="Chu Van An"/>
          <w:sz w:val="24"/>
          <w:szCs w:val="24"/>
        </w:rPr>
        <w:t>.</w:t>
      </w:r>
      <w:r w:rsidR="001006B9" w:rsidRPr="007C2E49">
        <w:rPr>
          <w:rFonts w:ascii="Chu Van An" w:eastAsia="Times New Roman" w:hAnsi="Chu Van An" w:cs="Chu Van An"/>
          <w:sz w:val="24"/>
          <w:szCs w:val="24"/>
          <w:lang w:val="vi-VN"/>
        </w:rPr>
        <w:t xml:space="preserve"> </w:t>
      </w:r>
    </w:p>
    <w:p w14:paraId="3B61A8A4" w14:textId="77777777" w:rsidR="001006B9" w:rsidRPr="007C2E49" w:rsidRDefault="001006B9" w:rsidP="001006B9">
      <w:pPr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2C8F798A" w14:textId="77777777" w:rsidR="001006B9" w:rsidRPr="007C2E49" w:rsidRDefault="001006B9" w:rsidP="0025747F">
      <w:pPr>
        <w:pStyle w:val="ListParagraph"/>
        <w:numPr>
          <w:ilvl w:val="0"/>
          <w:numId w:val="2"/>
        </w:numPr>
        <w:spacing w:before="120" w:line="276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position w:val="-10"/>
          <w:sz w:val="24"/>
          <w:szCs w:val="24"/>
        </w:rPr>
        <w:object w:dxaOrig="1200" w:dyaOrig="320" w14:anchorId="2273C46C">
          <v:shape id="_x0000_i1066" type="#_x0000_t75" style="width:60.3pt;height:16.75pt" o:ole="">
            <v:imagedata r:id="rId69" o:title=""/>
          </v:shape>
          <o:OLEObject Type="Embed" ProgID="Equation.DSMT4" ShapeID="_x0000_i1066" DrawAspect="Content" ObjectID="_1690428560" r:id="rId70"/>
        </w:object>
      </w:r>
      <w:r w:rsidRPr="007C2E49">
        <w:rPr>
          <w:rFonts w:ascii="Chu Van An" w:hAnsi="Chu Van An" w:cs="Chu Van An"/>
          <w:position w:val="-10"/>
          <w:sz w:val="24"/>
          <w:szCs w:val="24"/>
        </w:rPr>
        <w:object w:dxaOrig="2540" w:dyaOrig="320" w14:anchorId="4E4314FC">
          <v:shape id="_x0000_i1067" type="#_x0000_t75" style="width:126.4pt;height:16.75pt" o:ole="">
            <v:imagedata r:id="rId71" o:title=""/>
          </v:shape>
          <o:OLEObject Type="Embed" ProgID="Equation.DSMT4" ShapeID="_x0000_i1067" DrawAspect="Content" ObjectID="_1690428561" r:id="rId72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1736746F" w14:textId="77777777" w:rsidR="001006B9" w:rsidRPr="007C2E49" w:rsidRDefault="001006B9" w:rsidP="0025747F">
      <w:pPr>
        <w:pStyle w:val="ListParagraph"/>
        <w:numPr>
          <w:ilvl w:val="0"/>
          <w:numId w:val="2"/>
        </w:numPr>
        <w:spacing w:before="120" w:line="276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position w:val="-28"/>
          <w:sz w:val="24"/>
          <w:szCs w:val="24"/>
        </w:rPr>
        <w:object w:dxaOrig="1140" w:dyaOrig="680" w14:anchorId="7E88F8C3">
          <v:shape id="_x0000_i1068" type="#_x0000_t75" style="width:56.95pt;height:33.5pt" o:ole="">
            <v:imagedata r:id="rId73" o:title=""/>
          </v:shape>
          <o:OLEObject Type="Embed" ProgID="Equation.DSMT4" ShapeID="_x0000_i1068" DrawAspect="Content" ObjectID="_1690428562" r:id="rId74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40F4F6E0" w14:textId="42FF4888" w:rsidR="001006B9" w:rsidRPr="007C2E49" w:rsidRDefault="001006B9" w:rsidP="001006B9">
      <w:pPr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4: </w:t>
      </w:r>
      <w:r w:rsidRPr="007C2E49">
        <w:rPr>
          <w:rFonts w:ascii="Chu Van An" w:hAnsi="Chu Van An" w:cs="Chu Van An"/>
          <w:sz w:val="24"/>
          <w:szCs w:val="24"/>
          <w:lang w:val="fr-FR"/>
        </w:rPr>
        <w:t xml:space="preserve">Cho hàm số </w:t>
      </w:r>
      <w:bookmarkStart w:id="1" w:name="OLE_LINK11"/>
      <w:bookmarkStart w:id="2" w:name="OLE_LINK12"/>
      <w:r w:rsidRPr="007C2E49">
        <w:rPr>
          <w:rFonts w:ascii="Chu Van An" w:eastAsiaTheme="minorHAnsi" w:hAnsi="Chu Van An" w:cs="Chu Van An"/>
          <w:position w:val="-14"/>
          <w:sz w:val="24"/>
          <w:szCs w:val="24"/>
          <w:lang w:val="fr-FR"/>
        </w:rPr>
        <w:object w:dxaOrig="1620" w:dyaOrig="440" w14:anchorId="3FCEFAF5">
          <v:shape id="_x0000_i1069" type="#_x0000_t75" style="width:81.2pt;height:21.75pt" o:ole="">
            <v:imagedata r:id="rId75" o:title=""/>
          </v:shape>
          <o:OLEObject Type="Embed" ProgID="Equation.DSMT4" ShapeID="_x0000_i1069" DrawAspect="Content" ObjectID="_1690428563" r:id="rId76"/>
        </w:object>
      </w:r>
      <w:bookmarkEnd w:id="1"/>
      <w:bookmarkEnd w:id="2"/>
      <w:r w:rsidRPr="007C2E49">
        <w:rPr>
          <w:rFonts w:ascii="Chu Van An" w:hAnsi="Chu Van An" w:cs="Chu Van An"/>
          <w:sz w:val="24"/>
          <w:szCs w:val="24"/>
          <w:lang w:val="fr-FR"/>
        </w:rPr>
        <w:t xml:space="preserve">. Tính </w:t>
      </w:r>
      <w:r w:rsidRPr="007C2E49">
        <w:rPr>
          <w:rFonts w:ascii="Chu Van An" w:eastAsiaTheme="minorHAnsi" w:hAnsi="Chu Van An" w:cs="Chu Van An"/>
          <w:position w:val="-14"/>
          <w:sz w:val="24"/>
          <w:szCs w:val="24"/>
          <w:lang w:val="fr-FR"/>
        </w:rPr>
        <w:object w:dxaOrig="660" w:dyaOrig="400" w14:anchorId="027E513D">
          <v:shape id="_x0000_i1070" type="#_x0000_t75" style="width:32.65pt;height:19.25pt" o:ole="">
            <v:imagedata r:id="rId77" o:title=""/>
          </v:shape>
          <o:OLEObject Type="Embed" ProgID="Equation.DSMT4" ShapeID="_x0000_i1070" DrawAspect="Content" ObjectID="_1690428564" r:id="rId78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0B13100E" w14:textId="77777777" w:rsidR="001006B9" w:rsidRPr="007C2E49" w:rsidRDefault="001006B9" w:rsidP="001006B9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755BA0C1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position w:val="-14"/>
          <w:sz w:val="24"/>
          <w:szCs w:val="24"/>
          <w:lang w:val="fr-FR"/>
        </w:rPr>
        <w:object w:dxaOrig="1620" w:dyaOrig="440" w14:anchorId="0CB88BF2">
          <v:shape id="_x0000_i1071" type="#_x0000_t75" style="width:81.2pt;height:21.75pt" o:ole="">
            <v:imagedata r:id="rId75" o:title=""/>
          </v:shape>
          <o:OLEObject Type="Embed" ProgID="Equation.DSMT4" ShapeID="_x0000_i1071" DrawAspect="Content" ObjectID="_1690428565" r:id="rId79"/>
        </w:object>
      </w:r>
    </w:p>
    <w:p w14:paraId="57330ABE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position w:val="-14"/>
          <w:sz w:val="24"/>
          <w:szCs w:val="24"/>
          <w:lang w:val="fr-FR"/>
        </w:rPr>
        <w:object w:dxaOrig="1939" w:dyaOrig="440" w14:anchorId="1EDD83E1">
          <v:shape id="_x0000_i1072" type="#_x0000_t75" style="width:97.1pt;height:21.75pt" o:ole="">
            <v:imagedata r:id="rId80" o:title=""/>
          </v:shape>
          <o:OLEObject Type="Embed" ProgID="Equation.DSMT4" ShapeID="_x0000_i1072" DrawAspect="Content" ObjectID="_1690428566" r:id="rId81"/>
        </w:object>
      </w:r>
      <w:r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5C2FF3F6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position w:val="-14"/>
          <w:sz w:val="24"/>
          <w:szCs w:val="24"/>
          <w:lang w:val="fr-FR"/>
        </w:rPr>
        <w:object w:dxaOrig="2100" w:dyaOrig="440" w14:anchorId="331914B9">
          <v:shape id="_x0000_i1073" type="#_x0000_t75" style="width:104.65pt;height:21.75pt" o:ole="">
            <v:imagedata r:id="rId82" o:title=""/>
          </v:shape>
          <o:OLEObject Type="Embed" ProgID="Equation.DSMT4" ShapeID="_x0000_i1073" DrawAspect="Content" ObjectID="_1690428567" r:id="rId8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6AF1583" w14:textId="77777777" w:rsidR="001006B9" w:rsidRPr="007C2E49" w:rsidRDefault="001006B9" w:rsidP="0025747F">
      <w:pPr>
        <w:pStyle w:val="ListParagraph"/>
        <w:numPr>
          <w:ilvl w:val="0"/>
          <w:numId w:val="3"/>
        </w:numPr>
        <w:spacing w:line="276" w:lineRule="auto"/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sz w:val="24"/>
          <w:szCs w:val="24"/>
        </w:rPr>
        <w:t xml:space="preserve">Vậy </w:t>
      </w:r>
      <w:r w:rsidRPr="007C2E49">
        <w:rPr>
          <w:rFonts w:ascii="Chu Van An" w:hAnsi="Chu Van An" w:cs="Chu Van An"/>
          <w:position w:val="-14"/>
          <w:sz w:val="24"/>
          <w:szCs w:val="24"/>
        </w:rPr>
        <w:object w:dxaOrig="1400" w:dyaOrig="400" w14:anchorId="643CC9B5">
          <v:shape id="_x0000_i1074" type="#_x0000_t75" style="width:69.5pt;height:19.25pt" o:ole="">
            <v:imagedata r:id="rId84" o:title=""/>
          </v:shape>
          <o:OLEObject Type="Embed" ProgID="Equation.DSMT4" ShapeID="_x0000_i1074" DrawAspect="Content" ObjectID="_1690428568" r:id="rId85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2B44E2AB" w14:textId="1E4875D7" w:rsidR="001006B9" w:rsidRPr="007C2E49" w:rsidRDefault="001006B9" w:rsidP="001006B9">
      <w:pPr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5: </w:t>
      </w:r>
      <w:r w:rsidRPr="007C2E49">
        <w:rPr>
          <w:rFonts w:ascii="Chu Van An" w:hAnsi="Chu Van An" w:cs="Chu Van An"/>
          <w:sz w:val="24"/>
          <w:szCs w:val="24"/>
        </w:rPr>
        <w:t xml:space="preserve">Cho </w:t>
      </w:r>
      <w:r w:rsidRPr="007C2E49">
        <w:rPr>
          <w:rFonts w:ascii="Chu Van An" w:eastAsiaTheme="minorHAnsi" w:hAnsi="Chu Van An" w:cs="Chu Van An"/>
          <w:noProof/>
          <w:position w:val="-10"/>
          <w:sz w:val="24"/>
          <w:szCs w:val="24"/>
        </w:rPr>
        <w:object w:dxaOrig="1320" w:dyaOrig="420" w14:anchorId="314D7FFA">
          <v:shape id="_x0000_i1075" type="#_x0000_t75" style="width:66.15pt;height:20.95pt;mso-width-percent:0;mso-height-percent:0;mso-width-percent:0;mso-height-percent:0" o:ole="">
            <v:imagedata r:id="rId86" o:title=""/>
          </v:shape>
          <o:OLEObject Type="Embed" ProgID="Equation.DSMT4" ShapeID="_x0000_i1075" DrawAspect="Content" ObjectID="_1690428569" r:id="rId87"/>
        </w:object>
      </w:r>
      <w:r w:rsidRPr="007C2E49">
        <w:rPr>
          <w:rFonts w:ascii="Chu Van An" w:hAnsi="Chu Van An" w:cs="Chu Van An"/>
          <w:sz w:val="24"/>
          <w:szCs w:val="24"/>
        </w:rPr>
        <w:t xml:space="preserve">, tính giá trị biểu thức </w:t>
      </w:r>
      <w:r w:rsidRPr="007C2E49">
        <w:rPr>
          <w:rFonts w:ascii="Chu Van An" w:eastAsiaTheme="minorHAnsi" w:hAnsi="Chu Van An" w:cs="Chu Van An"/>
          <w:noProof/>
          <w:position w:val="-10"/>
          <w:sz w:val="24"/>
          <w:szCs w:val="24"/>
        </w:rPr>
        <w:object w:dxaOrig="975" w:dyaOrig="360" w14:anchorId="05335B76">
          <v:shape id="_x0000_i1076" type="#_x0000_t75" style="width:48.55pt;height:18.4pt;mso-width-percent:0;mso-height-percent:0;mso-width-percent:0;mso-height-percent:0" o:ole="">
            <v:imagedata r:id="rId88" o:title=""/>
          </v:shape>
          <o:OLEObject Type="Embed" ProgID="Equation.DSMT4" ShapeID="_x0000_i1076" DrawAspect="Content" ObjectID="_1690428570" r:id="rId89"/>
        </w:object>
      </w:r>
      <w:r w:rsidRPr="007C2E49">
        <w:rPr>
          <w:rFonts w:ascii="Chu Van An" w:hAnsi="Chu Van An" w:cs="Chu Van An"/>
          <w:sz w:val="24"/>
          <w:szCs w:val="24"/>
        </w:rPr>
        <w:t xml:space="preserve"> .</w:t>
      </w:r>
    </w:p>
    <w:p w14:paraId="7D8BC53A" w14:textId="505982E5" w:rsidR="001006B9" w:rsidRPr="007C2E49" w:rsidRDefault="001006B9" w:rsidP="001006B9">
      <w:pPr>
        <w:spacing w:line="240" w:lineRule="auto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Lời giải</w:t>
      </w:r>
    </w:p>
    <w:p w14:paraId="495C430F" w14:textId="77777777" w:rsidR="001006B9" w:rsidRPr="007C2E49" w:rsidRDefault="001006B9" w:rsidP="0025747F">
      <w:pPr>
        <w:pStyle w:val="ListParagraph"/>
        <w:numPr>
          <w:ilvl w:val="1"/>
          <w:numId w:val="4"/>
        </w:numPr>
        <w:rPr>
          <w:rFonts w:ascii="Chu Van An" w:hAnsi="Chu Van An" w:cs="Chu Van An"/>
          <w:position w:val="-16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Ta có: </w:t>
      </w:r>
      <w:r w:rsidRPr="007C2E49">
        <w:rPr>
          <w:rFonts w:ascii="Chu Van An" w:hAnsi="Chu Van An" w:cs="Chu Van An"/>
          <w:noProof/>
          <w:position w:val="-52"/>
          <w:sz w:val="24"/>
          <w:szCs w:val="24"/>
        </w:rPr>
        <w:object w:dxaOrig="3280" w:dyaOrig="900" w14:anchorId="0C882917">
          <v:shape id="_x0000_i1077" type="#_x0000_t75" style="width:163.25pt;height:45.2pt" o:ole="">
            <v:imagedata r:id="rId90" o:title=""/>
          </v:shape>
          <o:OLEObject Type="Embed" ProgID="Equation.DSMT4" ShapeID="_x0000_i1077" DrawAspect="Content" ObjectID="_1690428571" r:id="rId91"/>
        </w:object>
      </w:r>
    </w:p>
    <w:p w14:paraId="429356FB" w14:textId="434BB405" w:rsidR="001006B9" w:rsidRPr="007C2E49" w:rsidRDefault="001006B9" w:rsidP="0025747F">
      <w:pPr>
        <w:pStyle w:val="ListParagraph"/>
        <w:numPr>
          <w:ilvl w:val="1"/>
          <w:numId w:val="4"/>
        </w:numPr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sz w:val="24"/>
          <w:szCs w:val="24"/>
        </w:rPr>
        <w:t xml:space="preserve">Do đó: </w:t>
      </w:r>
      <w:r w:rsidRPr="007C2E49">
        <w:rPr>
          <w:rFonts w:ascii="Chu Van An" w:hAnsi="Chu Van An" w:cs="Chu Van An"/>
          <w:noProof/>
          <w:position w:val="-10"/>
          <w:sz w:val="24"/>
          <w:szCs w:val="24"/>
        </w:rPr>
        <w:object w:dxaOrig="1455" w:dyaOrig="360" w14:anchorId="5E9D0882">
          <v:shape id="_x0000_i1078" type="#_x0000_t75" style="width:72.85pt;height:18.4pt;mso-width-percent:0;mso-height-percent:0;mso-width-percent:0;mso-height-percent:0" o:ole="">
            <v:imagedata r:id="rId92" o:title=""/>
          </v:shape>
          <o:OLEObject Type="Embed" ProgID="Equation.DSMT4" ShapeID="_x0000_i1078" DrawAspect="Content" ObjectID="_1690428572" r:id="rId93"/>
        </w:object>
      </w:r>
      <w:r w:rsidRPr="007C2E49">
        <w:rPr>
          <w:rFonts w:ascii="Chu Van An" w:hAnsi="Chu Van An" w:cs="Chu Van An"/>
          <w:sz w:val="24"/>
          <w:szCs w:val="24"/>
        </w:rPr>
        <w:t>.</w:t>
      </w:r>
    </w:p>
    <w:p w14:paraId="3CA896A6" w14:textId="7FC29E4E" w:rsidR="00381FA2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910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5807"/>
        <w:gridCol w:w="5103"/>
      </w:tblGrid>
      <w:tr w:rsidR="00CB6074" w:rsidRPr="00791221" w14:paraId="0725E944" w14:textId="77777777" w:rsidTr="00CB6074">
        <w:tc>
          <w:tcPr>
            <w:tcW w:w="5807" w:type="dxa"/>
            <w:shd w:val="clear" w:color="auto" w:fill="auto"/>
          </w:tcPr>
          <w:p w14:paraId="0FB33F3C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" w:name="c1q"/>
            <w:bookmarkEnd w:id="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1:</w:t>
            </w:r>
            <w:r w:rsidRPr="00791221">
              <w:rPr>
                <w:rFonts w:ascii="Chu Van An" w:hAnsi="Chu Van An" w:cs="Chu Van An"/>
                <w:sz w:val="24"/>
                <w:szCs w:val="24"/>
                <w:lang w:val="x-none" w:eastAsia="x-none"/>
              </w:rPr>
              <w:t xml:space="preserve">Cho hàm số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1540" w:dyaOrig="420" w14:anchorId="52A3F91B">
                <v:shape id="_x0000_i9490" type="#_x0000_t75" style="width:77pt;height:20.95pt" o:ole="">
                  <v:imagedata r:id="rId94" o:title=""/>
                </v:shape>
                <o:OLEObject Type="Embed" ProgID="Equation.DSMT4" ShapeID="_x0000_i9490" DrawAspect="Content" ObjectID="_1690428573" r:id="rId9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x-none" w:eastAsia="x-none"/>
              </w:rPr>
              <w:t xml:space="preserve">. Tính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680" w:dyaOrig="400" w14:anchorId="779858FF">
                <v:shape id="_x0000_i9491" type="#_x0000_t75" style="width:34.35pt;height:20.1pt" o:ole="">
                  <v:imagedata r:id="rId96" o:title=""/>
                </v:shape>
                <o:OLEObject Type="Embed" ProgID="Equation.DSMT4" ShapeID="_x0000_i9491" DrawAspect="Content" ObjectID="_1690428574" r:id="rId9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x-none" w:eastAsia="x-none"/>
              </w:rPr>
              <w:t>.</w:t>
            </w:r>
          </w:p>
          <w:p w14:paraId="6A8D916C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4" w:name="c1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>A.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80" w:dyaOrig="285" w14:anchorId="2A9B26D3">
                <v:shape id="_x0000_i9486" type="#_x0000_t75" style="width:9.2pt;height:14.25pt" o:ole="">
                  <v:imagedata r:id="rId98" o:title=""/>
                </v:shape>
                <o:OLEObject Type="Embed" ProgID="Equation.DSMT4" ShapeID="_x0000_i9486" DrawAspect="Content" ObjectID="_1690428575" r:id="rId9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5" w:name="c1b"/>
            <w:bookmarkEnd w:id="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15" w:dyaOrig="285" w14:anchorId="1D2D2D9E">
                <v:shape id="_x0000_i9487" type="#_x0000_t75" style="width:15.9pt;height:14.25pt" o:ole="">
                  <v:imagedata r:id="rId100" o:title=""/>
                </v:shape>
                <o:OLEObject Type="Embed" ProgID="Equation.DSMT4" ShapeID="_x0000_i9487" DrawAspect="Content" ObjectID="_1690428576" r:id="rId10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6" w:name="c1c"/>
            <w:bookmarkEnd w:id="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40" w:dyaOrig="615" w14:anchorId="693BCC61">
                <v:shape id="_x0000_i9488" type="#_x0000_t75" style="width:11.7pt;height:31pt" o:ole="">
                  <v:imagedata r:id="rId102" o:title=""/>
                </v:shape>
                <o:OLEObject Type="Embed" ProgID="Equation.DSMT4" ShapeID="_x0000_i9488" DrawAspect="Content" ObjectID="_1690428577" r:id="rId10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7" w:name="c1d"/>
            <w:bookmarkEnd w:id="6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85" w14:anchorId="361C981B">
                <v:shape id="_x0000_i9489" type="#_x0000_t75" style="width:10.05pt;height:14.25pt" o:ole="">
                  <v:imagedata r:id="rId104" o:title=""/>
                </v:shape>
                <o:OLEObject Type="Embed" ProgID="Equation.DSMT4" ShapeID="_x0000_i9489" DrawAspect="Content" ObjectID="_1690428578" r:id="rId10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bookmarkEnd w:id="7"/>
          <w:p w14:paraId="5410D804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253BEDFE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1C2AF0DE" w14:textId="77777777" w:rsidTr="00CB6074">
        <w:tc>
          <w:tcPr>
            <w:tcW w:w="5807" w:type="dxa"/>
            <w:shd w:val="clear" w:color="auto" w:fill="auto"/>
          </w:tcPr>
          <w:p w14:paraId="54728DD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" w:name="c2q"/>
            <w:bookmarkEnd w:id="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2: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Tính đạo hàm cấp hai của hàm số </w:t>
            </w:r>
            <w:r w:rsidRPr="00791221">
              <w:rPr>
                <w:rFonts w:ascii="Chu Van An" w:eastAsia="Arial" w:hAnsi="Chu Van An" w:cs="Chu Van An"/>
                <w:position w:val="-10"/>
                <w:sz w:val="24"/>
                <w:szCs w:val="24"/>
              </w:rPr>
              <w:object w:dxaOrig="1545" w:dyaOrig="360" w14:anchorId="020408BF">
                <v:shape id="_x0000_i9492" type="#_x0000_t75" style="width:77pt;height:18.4pt" o:ole="">
                  <v:imagedata r:id="rId106" o:title=""/>
                </v:shape>
                <o:OLEObject Type="Embed" ProgID="Equation.DSMT4" ShapeID="_x0000_i9492" DrawAspect="Content" ObjectID="_1690428579" r:id="rId10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tại điểm </w:t>
            </w:r>
            <w:r w:rsidRPr="00791221">
              <w:rPr>
                <w:rFonts w:ascii="Chu Van An" w:eastAsia="Arial" w:hAnsi="Chu Van An" w:cs="Chu Van An"/>
                <w:position w:val="-4"/>
                <w:sz w:val="24"/>
                <w:szCs w:val="24"/>
              </w:rPr>
              <w:object w:dxaOrig="675" w:dyaOrig="255" w14:anchorId="6FD03F0E">
                <v:shape id="_x0000_i9493" type="#_x0000_t75" style="width:33.5pt;height:12.55pt" o:ole="">
                  <v:imagedata r:id="rId108" o:title=""/>
                </v:shape>
                <o:OLEObject Type="Embed" ProgID="Equation.DSMT4" ShapeID="_x0000_i9493" DrawAspect="Content" ObjectID="_1690428580" r:id="rId10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?</w:t>
            </w:r>
          </w:p>
          <w:p w14:paraId="49B7B35D" w14:textId="77777777" w:rsidR="00CB6074" w:rsidRPr="00791221" w:rsidRDefault="00CB6074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9" w:name="c2a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1215" w:dyaOrig="390" w14:anchorId="230FFAB8">
                <v:shape id="_x0000_i9494" type="#_x0000_t75" style="width:61.1pt;height:19.25pt" o:ole="">
                  <v:imagedata r:id="rId110" o:title=""/>
                </v:shape>
                <o:OLEObject Type="Embed" ProgID="Equation.DSMT4" ShapeID="_x0000_i9494" DrawAspect="Content" ObjectID="_1690428581" r:id="rId11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" w:name="c2b"/>
            <w:bookmarkEnd w:id="9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1110" w:dyaOrig="405" w14:anchorId="37122E59">
                <v:shape id="_x0000_i9495" type="#_x0000_t75" style="width:55.25pt;height:20.1pt" o:ole="">
                  <v:imagedata r:id="rId112" o:title=""/>
                </v:shape>
                <o:OLEObject Type="Embed" ProgID="Equation.DSMT4" ShapeID="_x0000_i9495" DrawAspect="Content" ObjectID="_1690428582" r:id="rId11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768DD37" w14:textId="77777777" w:rsidR="00CB6074" w:rsidRPr="00791221" w:rsidRDefault="00CB6074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11" w:name="c2c"/>
            <w:bookmarkEnd w:id="10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  <w:t xml:space="preserve">C. 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1365" w:dyaOrig="405" w14:anchorId="4F88ED70">
                <v:shape id="_x0000_i9496" type="#_x0000_t75" style="width:68.65pt;height:20.1pt" o:ole="">
                  <v:imagedata r:id="rId114" o:title=""/>
                </v:shape>
                <o:OLEObject Type="Embed" ProgID="Equation.DSMT4" ShapeID="_x0000_i9496" DrawAspect="Content" ObjectID="_1690428583" r:id="rId11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" w:name="c2d"/>
            <w:bookmarkEnd w:id="11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1080" w:dyaOrig="405" w14:anchorId="5309CB1C">
                <v:shape id="_x0000_i9497" type="#_x0000_t75" style="width:54.4pt;height:20.1pt" o:ole="">
                  <v:imagedata r:id="rId116" o:title=""/>
                </v:shape>
                <o:OLEObject Type="Embed" ProgID="Equation.DSMT4" ShapeID="_x0000_i9497" DrawAspect="Content" ObjectID="_1690428584" r:id="rId11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2"/>
          <w:p w14:paraId="7CFB4611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4EBBF821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lastRenderedPageBreak/>
              <w:t xml:space="preserve">Lời giải </w:t>
            </w:r>
          </w:p>
        </w:tc>
      </w:tr>
      <w:tr w:rsidR="00CB6074" w:rsidRPr="00791221" w14:paraId="53FA09FD" w14:textId="77777777" w:rsidTr="00CB6074">
        <w:tc>
          <w:tcPr>
            <w:tcW w:w="5807" w:type="dxa"/>
            <w:shd w:val="clear" w:color="auto" w:fill="auto"/>
          </w:tcPr>
          <w:p w14:paraId="36673730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3" w:name="c3q"/>
            <w:bookmarkEnd w:id="1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3:</w:t>
            </w:r>
            <w:r w:rsidRPr="00791221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>Cho hàm số</w:t>
            </w:r>
            <w:r w:rsidRPr="00791221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440" w:dyaOrig="435" w14:anchorId="39C1E0D1">
                <v:shape id="_x0000_i9498" type="#_x0000_t75" style="width:1in;height:21.75pt" o:ole="">
                  <v:imagedata r:id="rId118" o:title=""/>
                </v:shape>
                <o:OLEObject Type="Embed" ProgID="Equation.DSMT4" ShapeID="_x0000_i9498" DrawAspect="Content" ObjectID="_1690428585" r:id="rId119"/>
              </w:object>
            </w:r>
            <w:r w:rsidRPr="00791221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791221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Giá trị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30" w:dyaOrig="330" w14:anchorId="5DDA7E20">
                <v:shape id="_x0000_i9499" type="#_x0000_t75" style="width:31.8pt;height:16.75pt" o:ole="">
                  <v:imagedata r:id="rId120" o:title=""/>
                </v:shape>
                <o:OLEObject Type="Embed" ProgID="Equation.DSMT4" ShapeID="_x0000_i9499" DrawAspect="Content" ObjectID="_1690428586" r:id="rId121"/>
              </w:object>
            </w:r>
            <w:r w:rsidRPr="00791221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>bằng</w:t>
            </w:r>
          </w:p>
          <w:p w14:paraId="30BCEB4E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4" w:name="c3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3.</w:t>
            </w:r>
            <w:bookmarkStart w:id="15" w:name="c3b"/>
            <w:bookmarkEnd w:id="1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6.</w:t>
            </w:r>
            <w:bookmarkStart w:id="16" w:name="c3c"/>
            <w:bookmarkEnd w:id="1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12.</w:t>
            </w:r>
            <w:bookmarkStart w:id="17" w:name="c3d"/>
            <w:bookmarkEnd w:id="16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24.</w:t>
            </w:r>
          </w:p>
          <w:bookmarkEnd w:id="17"/>
          <w:p w14:paraId="5A9BD205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26D4FCFC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174377DC" w14:textId="77777777" w:rsidTr="00CB6074">
        <w:tc>
          <w:tcPr>
            <w:tcW w:w="5807" w:type="dxa"/>
            <w:shd w:val="clear" w:color="auto" w:fill="auto"/>
          </w:tcPr>
          <w:p w14:paraId="3A5E22D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18" w:name="c4q"/>
            <w:bookmarkEnd w:id="1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4:</w: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Cho hàm số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395" w:dyaOrig="615" w14:anchorId="2225876A">
                <v:shape id="_x0000_i9500" type="#_x0000_t75" style="width:69.5pt;height:31pt" o:ole="">
                  <v:imagedata r:id="rId122" o:title=""/>
                </v:shape>
                <o:OLEObject Type="Embed" ProgID="Equation.DSMT4" ShapeID="_x0000_i9500" DrawAspect="Content" ObjectID="_1690428587" r:id="rId12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. Tính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25" w:dyaOrig="405" w14:anchorId="14C8B5AB">
                <v:shape id="_x0000_i9501" type="#_x0000_t75" style="width:41pt;height:20.1pt" o:ole="">
                  <v:imagedata r:id="rId124" o:title=""/>
                </v:shape>
                <o:OLEObject Type="Embed" ProgID="Equation.DSMT4" ShapeID="_x0000_i9501" DrawAspect="Content" ObjectID="_1690428588" r:id="rId12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486AD26B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9" w:name="c4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525" w:dyaOrig="615" w14:anchorId="72EE1186">
                <v:shape id="_x0000_i9502" type="#_x0000_t75" style="width:25.95pt;height:31pt" o:ole="">
                  <v:imagedata r:id="rId126" o:title=""/>
                </v:shape>
                <o:OLEObject Type="Embed" ProgID="Equation.DSMT4" ShapeID="_x0000_i9502" DrawAspect="Content" ObjectID="_1690428589" r:id="rId12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20" w:name="c4b"/>
            <w:bookmarkEnd w:id="1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40" w:dyaOrig="615" w14:anchorId="3223288F">
                <v:shape id="_x0000_i9503" type="#_x0000_t75" style="width:11.7pt;height:31pt" o:ole="">
                  <v:imagedata r:id="rId128" o:title=""/>
                </v:shape>
                <o:OLEObject Type="Embed" ProgID="Equation.DSMT4" ShapeID="_x0000_i9503" DrawAspect="Content" ObjectID="_1690428590" r:id="rId12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21" w:name="c4c"/>
            <w:bookmarkEnd w:id="2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360" w:dyaOrig="615" w14:anchorId="09D7B890">
                <v:shape id="_x0000_i9504" type="#_x0000_t75" style="width:18.4pt;height:31pt" o:ole="">
                  <v:imagedata r:id="rId130" o:title=""/>
                </v:shape>
                <o:OLEObject Type="Embed" ProgID="Equation.DSMT4" ShapeID="_x0000_i9504" DrawAspect="Content" ObjectID="_1690428591" r:id="rId13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22" w:name="c4d"/>
            <w:bookmarkEnd w:id="21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525" w:dyaOrig="615" w14:anchorId="33D03226">
                <v:shape id="_x0000_i9505" type="#_x0000_t75" style="width:25.95pt;height:31pt" o:ole="">
                  <v:imagedata r:id="rId132" o:title=""/>
                </v:shape>
                <o:OLEObject Type="Embed" ProgID="Equation.DSMT4" ShapeID="_x0000_i9505" DrawAspect="Content" ObjectID="_1690428592" r:id="rId13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22"/>
          <w:p w14:paraId="45171D9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22D66DEA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72448FDE" w14:textId="77777777" w:rsidTr="00CB6074">
        <w:tc>
          <w:tcPr>
            <w:tcW w:w="5807" w:type="dxa"/>
            <w:shd w:val="clear" w:color="auto" w:fill="auto"/>
          </w:tcPr>
          <w:p w14:paraId="125A023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23" w:name="c5q"/>
            <w:bookmarkEnd w:id="2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5:</w: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Cho hàm số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500" w:dyaOrig="405" w14:anchorId="55209A5E">
                <v:shape id="_x0000_i9506" type="#_x0000_t75" style="width:75.35pt;height:20.1pt" o:ole="">
                  <v:imagedata r:id="rId134" o:title=""/>
                </v:shape>
                <o:OLEObject Type="Embed" ProgID="Equation.DSMT4" ShapeID="_x0000_i9506" DrawAspect="Content" ObjectID="_1690428593" r:id="rId13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, giá trị của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645" w:dyaOrig="405" w14:anchorId="5ECEFBB0">
                <v:shape id="_x0000_i9507" type="#_x0000_t75" style="width:32.65pt;height:20.1pt" o:ole="">
                  <v:imagedata r:id="rId136" o:title=""/>
                </v:shape>
                <o:OLEObject Type="Embed" ProgID="Equation.DSMT4" ShapeID="_x0000_i9507" DrawAspect="Content" ObjectID="_1690428594" r:id="rId13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>bằng</w:t>
            </w:r>
          </w:p>
          <w:p w14:paraId="221318C0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</w:pPr>
            <w:bookmarkStart w:id="24" w:name="c5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80" w:dyaOrig="270" w14:anchorId="459A6C39">
                <v:shape id="_x0000_i9508" type="#_x0000_t75" style="width:9.2pt;height:13.4pt" o:ole="">
                  <v:imagedata r:id="rId138" o:title=""/>
                </v:shape>
                <o:OLEObject Type="Embed" ProgID="Equation.DSMT4" ShapeID="_x0000_i9508" DrawAspect="Content" ObjectID="_1690428595" r:id="rId13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  <w:bookmarkStart w:id="25" w:name="c5b"/>
            <w:bookmarkEnd w:id="2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70" w14:anchorId="5036A604">
                <v:shape id="_x0000_i9509" type="#_x0000_t75" style="width:10.05pt;height:13.4pt" o:ole="">
                  <v:imagedata r:id="rId140" o:title=""/>
                </v:shape>
                <o:OLEObject Type="Embed" ProgID="Equation.DSMT4" ShapeID="_x0000_i9509" DrawAspect="Content" ObjectID="_1690428596" r:id="rId14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  <w:bookmarkStart w:id="26" w:name="c5c"/>
            <w:bookmarkEnd w:id="2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80" w:dyaOrig="270" w14:anchorId="5B8BC317">
                <v:shape id="_x0000_i9510" type="#_x0000_t75" style="width:9.2pt;height:13.4pt" o:ole="">
                  <v:imagedata r:id="rId142" o:title=""/>
                </v:shape>
                <o:OLEObject Type="Embed" ProgID="Equation.DSMT4" ShapeID="_x0000_i9510" DrawAspect="Content" ObjectID="_1690428597" r:id="rId14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  <w:bookmarkStart w:id="27" w:name="c5d"/>
            <w:bookmarkEnd w:id="26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95" w:dyaOrig="270" w14:anchorId="1BC828D1">
                <v:shape id="_x0000_i9511" type="#_x0000_t75" style="width:10.05pt;height:13.4pt" o:ole="">
                  <v:imagedata r:id="rId144" o:title=""/>
                </v:shape>
                <o:OLEObject Type="Embed" ProgID="Equation.DSMT4" ShapeID="_x0000_i9511" DrawAspect="Content" ObjectID="_1690428598" r:id="rId14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</w:p>
          <w:bookmarkEnd w:id="27"/>
          <w:p w14:paraId="51A93665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398A6D1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6888090F" w14:textId="77777777" w:rsidTr="00CB6074">
        <w:tc>
          <w:tcPr>
            <w:tcW w:w="5807" w:type="dxa"/>
            <w:shd w:val="clear" w:color="auto" w:fill="auto"/>
          </w:tcPr>
          <w:p w14:paraId="4B501FB9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28" w:name="c6q"/>
            <w:bookmarkEnd w:id="2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6: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Tính đạo hàm cấp hai của hàm số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630" w:dyaOrig="630" w14:anchorId="68D29D22">
                <v:shape id="_x0000_i9512" type="#_x0000_t75" style="width:31.8pt;height:31.8pt" o:ole="">
                  <v:imagedata r:id="rId146" o:title=""/>
                </v:shape>
                <o:OLEObject Type="Embed" ProgID="Equation.DSMT4" ShapeID="_x0000_i9512" DrawAspect="Content" ObjectID="_1690428599" r:id="rId14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BDDE195" w14:textId="77777777" w:rsidR="00CB6074" w:rsidRPr="00791221" w:rsidRDefault="00CB6074" w:rsidP="00201078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29" w:name="c6a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Arial" w:hAnsi="Chu Van An" w:cs="Chu Van An"/>
                <w:position w:val="-24"/>
                <w:sz w:val="24"/>
                <w:szCs w:val="24"/>
              </w:rPr>
              <w:object w:dxaOrig="975" w:dyaOrig="630" w14:anchorId="72E31EEE">
                <v:shape id="_x0000_i9513" type="#_x0000_t75" style="width:48.55pt;height:31.8pt" o:ole="">
                  <v:imagedata r:id="rId148" o:title=""/>
                </v:shape>
                <o:OLEObject Type="Embed" ProgID="Equation.DSMT4" ShapeID="_x0000_i9513" DrawAspect="Content" ObjectID="_1690428600" r:id="rId14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30" w:name="c6b"/>
            <w:bookmarkEnd w:id="29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Arial" w:hAnsi="Chu Van An" w:cs="Chu Van An"/>
                <w:position w:val="-24"/>
                <w:sz w:val="24"/>
                <w:szCs w:val="24"/>
              </w:rPr>
              <w:object w:dxaOrig="975" w:dyaOrig="630" w14:anchorId="0E267ACA">
                <v:shape id="_x0000_i9514" type="#_x0000_t75" style="width:48.55pt;height:31.8pt" o:ole="">
                  <v:imagedata r:id="rId150" o:title=""/>
                </v:shape>
                <o:OLEObject Type="Embed" ProgID="Equation.DSMT4" ShapeID="_x0000_i9514" DrawAspect="Content" ObjectID="_1690428601" r:id="rId151"/>
              </w:object>
            </w:r>
            <w:bookmarkStart w:id="31" w:name="c6c"/>
            <w:bookmarkEnd w:id="30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Arial" w:hAnsi="Chu Van An" w:cs="Chu Van An"/>
                <w:position w:val="-24"/>
                <w:sz w:val="24"/>
                <w:szCs w:val="24"/>
              </w:rPr>
              <w:object w:dxaOrig="810" w:dyaOrig="630" w14:anchorId="75414144">
                <v:shape id="_x0000_i9515" type="#_x0000_t75" style="width:40.2pt;height:31.8pt" o:ole="">
                  <v:imagedata r:id="rId152" o:title=""/>
                </v:shape>
                <o:OLEObject Type="Embed" ProgID="Equation.DSMT4" ShapeID="_x0000_i9515" DrawAspect="Content" ObjectID="_1690428602" r:id="rId15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32" w:name="c6d"/>
            <w:bookmarkEnd w:id="31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Arial" w:hAnsi="Chu Van An" w:cs="Chu Van An"/>
                <w:position w:val="-24"/>
                <w:sz w:val="24"/>
                <w:szCs w:val="24"/>
              </w:rPr>
              <w:object w:dxaOrig="810" w:dyaOrig="630" w14:anchorId="6371BC25">
                <v:shape id="_x0000_i9516" type="#_x0000_t75" style="width:40.2pt;height:31.8pt" o:ole="">
                  <v:imagedata r:id="rId154" o:title=""/>
                </v:shape>
                <o:OLEObject Type="Embed" ProgID="Equation.DSMT4" ShapeID="_x0000_i9516" DrawAspect="Content" ObjectID="_1690428603" r:id="rId15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32"/>
          <w:p w14:paraId="6A24081D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3582B76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3A43F9D3" w14:textId="77777777" w:rsidTr="00CB6074">
        <w:tc>
          <w:tcPr>
            <w:tcW w:w="5807" w:type="dxa"/>
            <w:shd w:val="clear" w:color="auto" w:fill="auto"/>
          </w:tcPr>
          <w:p w14:paraId="45D07152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33" w:name="c7q"/>
            <w:bookmarkEnd w:id="3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7:</w: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>Cho hàm số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095" w:dyaOrig="345" w14:anchorId="1D4BCDC1">
                <v:shape id="_x0000_i9517" type="#_x0000_t75" style="width:54.4pt;height:17.6pt" o:ole="">
                  <v:imagedata r:id="rId156" o:title=""/>
                </v:shape>
                <o:OLEObject Type="Embed" ProgID="Equation.DSMT4" ShapeID="_x0000_i9517" DrawAspect="Content" ObjectID="_1690428604" r:id="rId15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 Tìm hệ thức đúng</w:t>
            </w:r>
          </w:p>
          <w:p w14:paraId="68982DB4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34" w:name="c7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695" w:dyaOrig="330" w14:anchorId="002137B0">
                <v:shape id="_x0000_i9518" type="#_x0000_t75" style="width:84.55pt;height:16.75pt" o:ole="">
                  <v:imagedata r:id="rId158" o:title=""/>
                </v:shape>
                <o:OLEObject Type="Embed" ProgID="Equation.DSMT4" ShapeID="_x0000_i9518" DrawAspect="Content" ObjectID="_1690428605" r:id="rId15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35" w:name="c7b"/>
            <w:bookmarkEnd w:id="3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560" w:dyaOrig="330" w14:anchorId="156214DC">
                <v:shape id="_x0000_i9519" type="#_x0000_t75" style="width:77.85pt;height:16.75pt" o:ole="">
                  <v:imagedata r:id="rId160" o:title=""/>
                </v:shape>
                <o:OLEObject Type="Embed" ProgID="Equation.DSMT4" ShapeID="_x0000_i9519" DrawAspect="Content" ObjectID="_1690428606" r:id="rId161"/>
              </w:object>
            </w:r>
            <w:r w:rsidRPr="00791221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11E4734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36" w:name="c7c"/>
            <w:bookmarkEnd w:id="3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605" w:dyaOrig="315" w14:anchorId="6EC6FF0E">
                <v:shape id="_x0000_i9520" type="#_x0000_t75" style="width:80.35pt;height:15.9pt" o:ole="">
                  <v:imagedata r:id="rId162" o:title=""/>
                </v:shape>
                <o:OLEObject Type="Embed" ProgID="Equation.DSMT4" ShapeID="_x0000_i9520" DrawAspect="Content" ObjectID="_1690428607" r:id="rId163"/>
              </w:object>
            </w:r>
            <w:bookmarkStart w:id="37" w:name="c7d"/>
            <w:bookmarkEnd w:id="36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560" w:dyaOrig="330" w14:anchorId="6333C110">
                <v:shape id="_x0000_i9521" type="#_x0000_t75" style="width:77.85pt;height:16.75pt" o:ole="">
                  <v:imagedata r:id="rId164" o:title=""/>
                </v:shape>
                <o:OLEObject Type="Embed" ProgID="Equation.DSMT4" ShapeID="_x0000_i9521" DrawAspect="Content" ObjectID="_1690428608" r:id="rId165"/>
              </w:object>
            </w:r>
          </w:p>
          <w:bookmarkEnd w:id="37"/>
          <w:p w14:paraId="719E768C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736BED6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321240CA" w14:textId="77777777" w:rsidTr="00CB6074">
        <w:tc>
          <w:tcPr>
            <w:tcW w:w="5807" w:type="dxa"/>
            <w:shd w:val="clear" w:color="auto" w:fill="auto"/>
          </w:tcPr>
          <w:p w14:paraId="5CD3E49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sz w:val="24"/>
                <w:szCs w:val="24"/>
                <w:lang w:val="nl-NL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Câu </w:t>
            </w:r>
            <w:bookmarkStart w:id="38" w:name="c8q"/>
            <w:bookmarkEnd w:id="3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>8:</w:t>
            </w:r>
            <w:r w:rsidRPr="00791221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 xml:space="preserve">Đạo hàm cấp hai của hàm số </w:t>
            </w:r>
            <w:r w:rsidRPr="00791221">
              <w:rPr>
                <w:rFonts w:ascii="Chu Van An" w:eastAsia="Times New Roman" w:hAnsi="Chu Van An" w:cs="Chu Van An"/>
                <w:color w:val="000000"/>
                <w:position w:val="-24"/>
                <w:sz w:val="24"/>
                <w:szCs w:val="24"/>
              </w:rPr>
              <w:object w:dxaOrig="1425" w:dyaOrig="660" w14:anchorId="53827454">
                <v:shape id="_x0000_i9522" type="#_x0000_t75" style="width:71.15pt;height:32.65pt" o:ole="">
                  <v:imagedata r:id="rId166" o:title=""/>
                </v:shape>
                <o:OLEObject Type="Embed" ProgID="Equation.DSMT4" ShapeID="_x0000_i9522" DrawAspect="Content" ObjectID="_1690428609" r:id="rId167"/>
              </w:object>
            </w:r>
            <w:r w:rsidRPr="00791221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 xml:space="preserve"> là</w:t>
            </w:r>
          </w:p>
          <w:p w14:paraId="47F4BBD6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39" w:name="c8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color w:val="000099"/>
                <w:position w:val="-36"/>
                <w:sz w:val="24"/>
                <w:szCs w:val="24"/>
                <w:lang w:val="nl-NL"/>
              </w:rPr>
              <w:object w:dxaOrig="1275" w:dyaOrig="720" w14:anchorId="4EB59B79">
                <v:shape id="_x0000_i9523" type="#_x0000_t75" style="width:63.65pt;height:36pt" o:ole="">
                  <v:imagedata r:id="rId168" o:title=""/>
                </v:shape>
                <o:OLEObject Type="Embed" ProgID="Equation.DSMT4" ShapeID="_x0000_i9523" DrawAspect="Content" ObjectID="_1690428610" r:id="rId16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40" w:name="c8b"/>
            <w:bookmarkEnd w:id="3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b/>
                <w:color w:val="0033CC"/>
                <w:position w:val="-28"/>
                <w:sz w:val="24"/>
                <w:szCs w:val="24"/>
                <w:lang w:val="nl-NL"/>
              </w:rPr>
              <w:object w:dxaOrig="1575" w:dyaOrig="660" w14:anchorId="281A4C72">
                <v:shape id="_x0000_i9524" type="#_x0000_t75" style="width:78.7pt;height:32.65pt" o:ole="">
                  <v:imagedata r:id="rId170" o:title=""/>
                </v:shape>
                <o:OLEObject Type="Embed" ProgID="Equation.DSMT4" ShapeID="_x0000_i9524" DrawAspect="Content" ObjectID="_1690428611" r:id="rId17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12D6D1D1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1" w:name="c8c"/>
            <w:bookmarkEnd w:id="4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C.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color w:val="0033CC"/>
                <w:position w:val="-36"/>
                <w:sz w:val="24"/>
                <w:szCs w:val="24"/>
                <w:lang w:val="nl-NL"/>
              </w:rPr>
              <w:object w:dxaOrig="1275" w:dyaOrig="720" w14:anchorId="13F382F0">
                <v:shape id="_x0000_i9525" type="#_x0000_t75" style="width:63.65pt;height:36pt" o:ole="">
                  <v:imagedata r:id="rId172" o:title=""/>
                </v:shape>
                <o:OLEObject Type="Embed" ProgID="Equation.DSMT4" ShapeID="_x0000_i9525" DrawAspect="Content" ObjectID="_1690428612" r:id="rId17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42" w:name="c8d"/>
            <w:bookmarkEnd w:id="41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36"/>
                <w:sz w:val="24"/>
                <w:szCs w:val="24"/>
              </w:rPr>
              <w:object w:dxaOrig="1275" w:dyaOrig="720" w14:anchorId="7FF2FCA3">
                <v:shape id="_x0000_i9526" type="#_x0000_t75" style="width:63.65pt;height:36pt" o:ole="">
                  <v:imagedata r:id="rId174" o:title=""/>
                </v:shape>
                <o:OLEObject Type="Embed" ProgID="Equation.DSMT4" ShapeID="_x0000_i9526" DrawAspect="Content" ObjectID="_1690428613" r:id="rId17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42"/>
          <w:p w14:paraId="563C06EE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57E2C7A7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77A7B9FF" w14:textId="77777777" w:rsidTr="00CB6074">
        <w:tc>
          <w:tcPr>
            <w:tcW w:w="5807" w:type="dxa"/>
            <w:shd w:val="clear" w:color="auto" w:fill="auto"/>
          </w:tcPr>
          <w:p w14:paraId="014C472D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43" w:name="c9q"/>
            <w:bookmarkEnd w:id="4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9: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Cho hàm số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2595" w:dyaOrig="435" w14:anchorId="27D2F60C">
                <v:shape id="_x0000_i9527" type="#_x0000_t75" style="width:129.75pt;height:21.75pt" o:ole="">
                  <v:imagedata r:id="rId176" o:title=""/>
                </v:shape>
                <o:OLEObject Type="Embed" ProgID="Equation.DSMT4" ShapeID="_x0000_i9527" DrawAspect="Content" ObjectID="_1690428614" r:id="rId17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. Tập nghiệm của phương trình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</w:rPr>
              <w:object w:dxaOrig="1035" w:dyaOrig="405" w14:anchorId="6335F583">
                <v:shape id="_x0000_i9528" type="#_x0000_t75" style="width:51.9pt;height:20.1pt" o:ole="">
                  <v:imagedata r:id="rId178" o:title=""/>
                </v:shape>
                <o:OLEObject Type="Embed" ProgID="Equation.DSMT4" ShapeID="_x0000_i9528" DrawAspect="Content" ObjectID="_1690428615" r:id="rId17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665328E4" w14:textId="77777777" w:rsidR="00CB6074" w:rsidRPr="00791221" w:rsidRDefault="00CB6074" w:rsidP="00201078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44" w:name="c9a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Arial" w:hAnsi="Chu Van An" w:cs="Chu Van An"/>
                <w:b/>
                <w:color w:val="0000FF"/>
                <w:position w:val="-14"/>
                <w:sz w:val="24"/>
                <w:szCs w:val="24"/>
              </w:rPr>
              <w:object w:dxaOrig="495" w:dyaOrig="405" w14:anchorId="2818838D">
                <v:shape id="_x0000_i9529" type="#_x0000_t75" style="width:25.1pt;height:20.1pt" o:ole="">
                  <v:imagedata r:id="rId180" o:title=""/>
                </v:shape>
                <o:OLEObject Type="Embed" ProgID="Equation.DSMT4" ShapeID="_x0000_i9529" DrawAspect="Content" ObjectID="_1690428616" r:id="rId18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45" w:name="c9b"/>
            <w:bookmarkEnd w:id="44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Arial" w:hAnsi="Chu Van An" w:cs="Chu Van An"/>
                <w:b/>
                <w:color w:val="0000FF"/>
                <w:position w:val="-14"/>
                <w:sz w:val="24"/>
                <w:szCs w:val="24"/>
              </w:rPr>
              <w:object w:dxaOrig="660" w:dyaOrig="405" w14:anchorId="4F7B6D59">
                <v:shape id="_x0000_i9530" type="#_x0000_t75" style="width:32.65pt;height:20.1pt" o:ole="">
                  <v:imagedata r:id="rId182" o:title=""/>
                </v:shape>
                <o:OLEObject Type="Embed" ProgID="Equation.DSMT4" ShapeID="_x0000_i9530" DrawAspect="Content" ObjectID="_1690428617" r:id="rId18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46" w:name="c9c"/>
            <w:bookmarkEnd w:id="45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Arial" w:hAnsi="Chu Van An" w:cs="Chu Van An"/>
                <w:b/>
                <w:color w:val="0000FF"/>
                <w:position w:val="-14"/>
                <w:sz w:val="24"/>
                <w:szCs w:val="24"/>
              </w:rPr>
              <w:object w:dxaOrig="765" w:dyaOrig="405" w14:anchorId="4D1EC0DB">
                <v:shape id="_x0000_i9531" type="#_x0000_t75" style="width:38.5pt;height:20.1pt" o:ole="">
                  <v:imagedata r:id="rId184" o:title=""/>
                </v:shape>
                <o:OLEObject Type="Embed" ProgID="Equation.DSMT4" ShapeID="_x0000_i9531" DrawAspect="Content" ObjectID="_1690428618" r:id="rId185"/>
              </w:object>
            </w:r>
            <w:bookmarkStart w:id="47" w:name="c9d"/>
            <w:bookmarkEnd w:id="46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Arial" w:hAnsi="Chu Van An" w:cs="Chu Van An"/>
                <w:b/>
                <w:color w:val="0000FF"/>
                <w:position w:val="-6"/>
                <w:sz w:val="24"/>
                <w:szCs w:val="24"/>
              </w:rPr>
              <w:object w:dxaOrig="255" w:dyaOrig="285" w14:anchorId="2FD95D03">
                <v:shape id="_x0000_i9532" type="#_x0000_t75" style="width:12.55pt;height:14.25pt" o:ole="">
                  <v:imagedata r:id="rId186" o:title=""/>
                </v:shape>
                <o:OLEObject Type="Embed" ProgID="Equation.DSMT4" ShapeID="_x0000_i9532" DrawAspect="Content" ObjectID="_1690428619" r:id="rId18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47"/>
          <w:p w14:paraId="1F549EBA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C5A1A18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69D028D4" w14:textId="77777777" w:rsidTr="00CB6074">
        <w:tc>
          <w:tcPr>
            <w:tcW w:w="5807" w:type="dxa"/>
            <w:shd w:val="clear" w:color="auto" w:fill="auto"/>
          </w:tcPr>
          <w:p w14:paraId="78975D1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 xml:space="preserve">Câu </w:t>
            </w:r>
            <w:bookmarkStart w:id="48" w:name="c10q"/>
            <w:bookmarkEnd w:id="4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>10:</w: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 xml:space="preserve">Cho hàm số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  <w:lang w:val="pt-BR"/>
              </w:rPr>
              <w:object w:dxaOrig="2100" w:dyaOrig="660" w14:anchorId="40D2128F">
                <v:shape id="_x0000_i9533" type="#_x0000_t75" style="width:104.65pt;height:32.65pt" o:ole="">
                  <v:imagedata r:id="rId188" o:title=""/>
                </v:shape>
                <o:OLEObject Type="Embed" ProgID="Equation.DSMT4" ShapeID="_x0000_i9533" DrawAspect="Content" ObjectID="_1690428620" r:id="rId18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 xml:space="preserve">. Tính đạo hàm cấp </w:t>
            </w:r>
            <w:r w:rsidRPr="00791221">
              <w:rPr>
                <w:rFonts w:ascii="Chu Van An" w:eastAsia="Times New Roman" w:hAnsi="Chu Van An" w:cs="Chu Van An"/>
                <w:position w:val="-4"/>
                <w:sz w:val="24"/>
                <w:szCs w:val="24"/>
                <w:lang w:val="pt-BR"/>
              </w:rPr>
              <w:object w:dxaOrig="195" w:dyaOrig="255" w14:anchorId="561EC2F4">
                <v:shape id="_x0000_i9534" type="#_x0000_t75" style="width:10.05pt;height:12.55pt" o:ole="">
                  <v:imagedata r:id="rId190" o:title=""/>
                </v:shape>
                <o:OLEObject Type="Embed" ProgID="Equation.DSMT4" ShapeID="_x0000_i9534" DrawAspect="Content" ObjectID="_1690428621" r:id="rId19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 xml:space="preserve">của hàm số tại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  <w:lang w:val="pt-BR"/>
              </w:rPr>
              <w:object w:dxaOrig="555" w:dyaOrig="285" w14:anchorId="7529DDA9">
                <v:shape id="_x0000_i9535" type="#_x0000_t75" style="width:27.65pt;height:14.25pt" o:ole="">
                  <v:imagedata r:id="rId192" o:title=""/>
                </v:shape>
                <o:OLEObject Type="Embed" ProgID="Equation.DSMT4" ShapeID="_x0000_i9535" DrawAspect="Content" ObjectID="_1690428622" r:id="rId19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>.</w:t>
            </w:r>
          </w:p>
          <w:p w14:paraId="61DAA267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</w:pPr>
            <w:bookmarkStart w:id="49" w:name="c10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A.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  <w:lang w:val="pt-BR"/>
              </w:rPr>
              <w:object w:dxaOrig="945" w:dyaOrig="315" w14:anchorId="6229801F">
                <v:shape id="_x0000_i9536" type="#_x0000_t75" style="width:46.9pt;height:15.9pt" o:ole="">
                  <v:imagedata r:id="rId194" o:title=""/>
                </v:shape>
                <o:OLEObject Type="Embed" ProgID="Equation.DSMT4" ShapeID="_x0000_i9536" DrawAspect="Content" ObjectID="_1690428623" r:id="rId195"/>
              </w:object>
            </w:r>
            <w:bookmarkStart w:id="50" w:name="c10b"/>
            <w:bookmarkEnd w:id="4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  <w:lang w:val="pt-BR"/>
              </w:rPr>
              <w:object w:dxaOrig="1080" w:dyaOrig="315" w14:anchorId="6D251C78">
                <v:shape id="_x0000_i9537" type="#_x0000_t75" style="width:54.4pt;height:15.9pt" o:ole="">
                  <v:imagedata r:id="rId196" o:title=""/>
                </v:shape>
                <o:OLEObject Type="Embed" ProgID="Equation.DSMT4" ShapeID="_x0000_i9537" DrawAspect="Content" ObjectID="_1690428624" r:id="rId197"/>
              </w:object>
            </w:r>
            <w:bookmarkStart w:id="51" w:name="c10c"/>
            <w:bookmarkEnd w:id="5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  <w:lang w:val="pt-BR"/>
              </w:rPr>
              <w:object w:dxaOrig="915" w:dyaOrig="315" w14:anchorId="43C2276C">
                <v:shape id="_x0000_i9538" type="#_x0000_t75" style="width:46.05pt;height:15.9pt" o:ole="">
                  <v:imagedata r:id="rId198" o:title=""/>
                </v:shape>
                <o:OLEObject Type="Embed" ProgID="Equation.DSMT4" ShapeID="_x0000_i9538" DrawAspect="Content" ObjectID="_1690428625" r:id="rId199"/>
              </w:object>
            </w:r>
            <w:bookmarkStart w:id="52" w:name="c10d"/>
            <w:bookmarkEnd w:id="51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  <w:lang w:val="pt-BR"/>
              </w:rPr>
              <w:object w:dxaOrig="1065" w:dyaOrig="315" w14:anchorId="0A6F2F95">
                <v:shape id="_x0000_i9539" type="#_x0000_t75" style="width:53.6pt;height:15.9pt" o:ole="">
                  <v:imagedata r:id="rId200" o:title=""/>
                </v:shape>
                <o:OLEObject Type="Embed" ProgID="Equation.DSMT4" ShapeID="_x0000_i9539" DrawAspect="Content" ObjectID="_1690428626" r:id="rId201"/>
              </w:object>
            </w:r>
          </w:p>
          <w:bookmarkEnd w:id="52"/>
          <w:p w14:paraId="1B95370A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466D4A82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7FA0EBC2" w14:textId="77777777" w:rsidTr="00CB6074">
        <w:tc>
          <w:tcPr>
            <w:tcW w:w="5807" w:type="dxa"/>
            <w:shd w:val="clear" w:color="auto" w:fill="auto"/>
          </w:tcPr>
          <w:p w14:paraId="71BB316B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 xml:space="preserve">Câu </w:t>
            </w:r>
            <w:bookmarkStart w:id="53" w:name="c11q"/>
            <w:bookmarkEnd w:id="5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11: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Tìm đạo hàm cấp hai của hàm số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635" w:dyaOrig="360" w14:anchorId="66811655">
                <v:shape id="_x0000_i9540" type="#_x0000_t75" style="width:82.05pt;height:18.4pt" o:ole="">
                  <v:imagedata r:id="rId202" o:title=""/>
                </v:shape>
                <o:OLEObject Type="Embed" ProgID="Equation.DSMT4" ShapeID="_x0000_i9540" DrawAspect="Content" ObjectID="_1690428627" r:id="rId20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563BEFF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4" w:name="c11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875" w:dyaOrig="360" w14:anchorId="0142A55B">
                <v:shape id="_x0000_i9541" type="#_x0000_t75" style="width:93.75pt;height:18.4pt" o:ole="">
                  <v:imagedata r:id="rId204" o:title=""/>
                </v:shape>
                <o:OLEObject Type="Embed" ProgID="Equation.DSMT4" ShapeID="_x0000_i9541" DrawAspect="Content" ObjectID="_1690428628" r:id="rId20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55" w:name="c11b"/>
            <w:bookmarkEnd w:id="5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995" w:dyaOrig="360" w14:anchorId="74CE4BCD">
                <v:shape id="_x0000_i9542" type="#_x0000_t75" style="width:99.65pt;height:18.4pt" o:ole="">
                  <v:imagedata r:id="rId206" o:title=""/>
                </v:shape>
                <o:OLEObject Type="Embed" ProgID="Equation.DSMT4" ShapeID="_x0000_i9542" DrawAspect="Content" ObjectID="_1690428629" r:id="rId20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EA3107B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6" w:name="c11c"/>
            <w:bookmarkEnd w:id="5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C.</w:t>
            </w:r>
            <w:r w:rsidRPr="00791221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740" w:dyaOrig="360" w14:anchorId="293EFD13">
                <v:shape id="_x0000_i9543" type="#_x0000_t75" style="width:87.05pt;height:18.4pt" o:ole="">
                  <v:imagedata r:id="rId208" o:title=""/>
                </v:shape>
                <o:OLEObject Type="Embed" ProgID="Equation.DSMT4" ShapeID="_x0000_i9543" DrawAspect="Content" ObjectID="_1690428630" r:id="rId20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57" w:name="c11d"/>
            <w:bookmarkEnd w:id="56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995" w:dyaOrig="360" w14:anchorId="707F7BD2">
                <v:shape id="_x0000_i9544" type="#_x0000_t75" style="width:99.65pt;height:18.4pt" o:ole="">
                  <v:imagedata r:id="rId210" o:title=""/>
                </v:shape>
                <o:OLEObject Type="Embed" ProgID="Equation.DSMT4" ShapeID="_x0000_i9544" DrawAspect="Content" ObjectID="_1690428631" r:id="rId21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57"/>
          <w:p w14:paraId="60BC2256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2C7E2D69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7A415786" w14:textId="77777777" w:rsidTr="00CB6074">
        <w:tc>
          <w:tcPr>
            <w:tcW w:w="5807" w:type="dxa"/>
            <w:shd w:val="clear" w:color="auto" w:fill="auto"/>
          </w:tcPr>
          <w:p w14:paraId="5B8170C7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 12: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Tìm hàm số có đạo hàm cấp hai là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420" w:dyaOrig="270" w14:anchorId="65BE10C9">
                <v:shape id="_x0000_i9545" type="#_x0000_t75" style="width:20.95pt;height:13.4pt" o:ole="">
                  <v:imagedata r:id="rId212" o:title=""/>
                </v:shape>
                <o:OLEObject Type="Embed" ProgID="Equation.DSMT4" ShapeID="_x0000_i9545" DrawAspect="Content" ObjectID="_1690428632" r:id="rId21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FD07383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58" w:name="c12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eastAsia="Times New Roman" w:hAnsi="Chu Van An" w:cs="Chu Van An"/>
                <w:color w:val="000000" w:themeColor="text1"/>
                <w:position w:val="-10"/>
                <w:sz w:val="24"/>
                <w:szCs w:val="24"/>
              </w:rPr>
              <w:object w:dxaOrig="780" w:dyaOrig="360" w14:anchorId="4796E5A2">
                <v:shape id="_x0000_i9546" type="#_x0000_t75" style="width:39.35pt;height:18.4pt" o:ole="">
                  <v:imagedata r:id="rId214" o:title=""/>
                </v:shape>
                <o:OLEObject Type="Embed" ProgID="Equation.DSMT4" ShapeID="_x0000_i9546" DrawAspect="Content" ObjectID="_1690428633" r:id="rId215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59" w:name="c12b"/>
            <w:bookmarkEnd w:id="5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color w:val="000000" w:themeColor="text1"/>
                <w:position w:val="-10"/>
                <w:sz w:val="24"/>
                <w:szCs w:val="24"/>
              </w:rPr>
              <w:object w:dxaOrig="660" w:dyaOrig="360" w14:anchorId="02F43FF0">
                <v:shape id="_x0000_i9547" type="#_x0000_t75" style="width:32.65pt;height:18.4pt" o:ole="">
                  <v:imagedata r:id="rId216" o:title=""/>
                </v:shape>
                <o:OLEObject Type="Embed" ProgID="Equation.DSMT4" ShapeID="_x0000_i9547" DrawAspect="Content" ObjectID="_1690428634" r:id="rId217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60" w:name="c12c"/>
            <w:bookmarkEnd w:id="5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color w:val="000000" w:themeColor="text1"/>
                <w:position w:val="-10"/>
                <w:sz w:val="24"/>
                <w:szCs w:val="24"/>
              </w:rPr>
              <w:object w:dxaOrig="780" w:dyaOrig="360" w14:anchorId="6F45839F">
                <v:shape id="_x0000_i9548" type="#_x0000_t75" style="width:39.35pt;height:18.4pt" o:ole="">
                  <v:imagedata r:id="rId218" o:title=""/>
                </v:shape>
                <o:OLEObject Type="Embed" ProgID="Equation.DSMT4" ShapeID="_x0000_i9548" DrawAspect="Content" ObjectID="_1690428635" r:id="rId219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61" w:name="c12d"/>
            <w:bookmarkEnd w:id="6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color w:val="000000" w:themeColor="text1"/>
                <w:position w:val="-10"/>
                <w:sz w:val="24"/>
                <w:szCs w:val="24"/>
              </w:rPr>
              <w:object w:dxaOrig="660" w:dyaOrig="360" w14:anchorId="58D755C3">
                <v:shape id="_x0000_i9549" type="#_x0000_t75" style="width:32.65pt;height:18.4pt" o:ole="">
                  <v:imagedata r:id="rId220" o:title=""/>
                </v:shape>
                <o:OLEObject Type="Embed" ProgID="Equation.DSMT4" ShapeID="_x0000_i9549" DrawAspect="Content" ObjectID="_1690428636" r:id="rId221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bookmarkEnd w:id="61"/>
          <w:p w14:paraId="4AEC2DAC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1A10B74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7C7A0545" w14:textId="77777777" w:rsidTr="00CB6074">
        <w:tc>
          <w:tcPr>
            <w:tcW w:w="5807" w:type="dxa"/>
            <w:shd w:val="clear" w:color="auto" w:fill="auto"/>
          </w:tcPr>
          <w:p w14:paraId="37C7AF95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62" w:name="c13q"/>
            <w:bookmarkEnd w:id="62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13: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Hàm số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945" w:dyaOrig="630" w14:anchorId="5801F314">
                <v:shape id="_x0000_i9550" type="#_x0000_t75" style="width:46.9pt;height:31.8pt" o:ole="">
                  <v:imagedata r:id="rId222" o:title=""/>
                </v:shape>
                <o:OLEObject Type="Embed" ProgID="Equation.DSMT4" ShapeID="_x0000_i9550" DrawAspect="Content" ObjectID="_1690428637" r:id="rId22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có đạo hàm cấp hai là</w:t>
            </w:r>
          </w:p>
          <w:p w14:paraId="02A7C35F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63" w:name="c13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690" w:dyaOrig="330" w14:anchorId="5DD72CEA">
                <v:shape id="_x0000_i9551" type="#_x0000_t75" style="width:34.35pt;height:16.75pt" o:ole="">
                  <v:imagedata r:id="rId224" o:title=""/>
                </v:shape>
                <o:OLEObject Type="Embed" ProgID="Equation.DSMT4" ShapeID="_x0000_i9551" DrawAspect="Content" ObjectID="_1690428638" r:id="rId225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64" w:name="c13b"/>
            <w:bookmarkEnd w:id="6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36"/>
                <w:sz w:val="24"/>
                <w:szCs w:val="24"/>
              </w:rPr>
              <w:object w:dxaOrig="1335" w:dyaOrig="735" w14:anchorId="22E3075E">
                <v:shape id="_x0000_i9552" type="#_x0000_t75" style="width:67pt;height:36.85pt" o:ole="">
                  <v:imagedata r:id="rId226" o:title=""/>
                </v:shape>
                <o:OLEObject Type="Embed" ProgID="Equation.DSMT4" ShapeID="_x0000_i9552" DrawAspect="Content" ObjectID="_1690428639" r:id="rId227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p w14:paraId="78FEB7A0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65" w:name="c13c"/>
            <w:bookmarkEnd w:id="6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36"/>
                <w:sz w:val="24"/>
                <w:szCs w:val="24"/>
              </w:rPr>
              <w:object w:dxaOrig="1500" w:dyaOrig="735" w14:anchorId="7A9E6C60">
                <v:shape id="_x0000_i9553" type="#_x0000_t75" style="width:75.35pt;height:36.85pt" o:ole="">
                  <v:imagedata r:id="rId228" o:title=""/>
                </v:shape>
                <o:OLEObject Type="Embed" ProgID="Equation.DSMT4" ShapeID="_x0000_i9553" DrawAspect="Content" ObjectID="_1690428640" r:id="rId229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66" w:name="c13d"/>
            <w:bookmarkEnd w:id="6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36"/>
                <w:sz w:val="24"/>
                <w:szCs w:val="24"/>
              </w:rPr>
              <w:object w:dxaOrig="1320" w:dyaOrig="735" w14:anchorId="2AB086CD">
                <v:shape id="_x0000_i9554" type="#_x0000_t75" style="width:66.15pt;height:36.85pt" o:ole="">
                  <v:imagedata r:id="rId230" o:title=""/>
                </v:shape>
                <o:OLEObject Type="Embed" ProgID="Equation.DSMT4" ShapeID="_x0000_i9554" DrawAspect="Content" ObjectID="_1690428641" r:id="rId231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bookmarkEnd w:id="66"/>
          <w:p w14:paraId="5ED76418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827DDF0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5834665D" w14:textId="77777777" w:rsidTr="00CB6074">
        <w:tc>
          <w:tcPr>
            <w:tcW w:w="5807" w:type="dxa"/>
            <w:shd w:val="clear" w:color="auto" w:fill="auto"/>
          </w:tcPr>
          <w:p w14:paraId="70291409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  <w:lang w:val="fr-FR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67" w:name="c14q"/>
            <w:bookmarkEnd w:id="67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>14:</w: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 xml:space="preserve">Hàm số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  <w:lang w:val="vi-VN"/>
              </w:rPr>
              <w:object w:dxaOrig="1815" w:dyaOrig="660" w14:anchorId="51303DEA">
                <v:shape id="_x0000_i9555" type="#_x0000_t75" style="width:90.4pt;height:32.65pt" o:ole="">
                  <v:imagedata r:id="rId232" o:title=""/>
                </v:shape>
                <o:OLEObject Type="Embed" ProgID="Equation.DSMT4" ShapeID="_x0000_i9555" DrawAspect="Content" ObjectID="_1690428642" r:id="rId233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 xml:space="preserve"> có </w:t>
            </w:r>
            <w:r w:rsidRPr="00791221">
              <w:rPr>
                <w:rFonts w:ascii="Chu Van An" w:eastAsia="Times New Roman" w:hAnsi="Chu Van An" w:cs="Chu Van An"/>
                <w:position w:val="-36"/>
                <w:sz w:val="24"/>
                <w:szCs w:val="24"/>
                <w:lang w:val="vi-VN"/>
              </w:rPr>
              <w:object w:dxaOrig="2580" w:dyaOrig="780" w14:anchorId="42C412DF">
                <v:shape id="_x0000_i9556" type="#_x0000_t75" style="width:128.95pt;height:39.35pt" o:ole="">
                  <v:imagedata r:id="rId234" o:title=""/>
                </v:shape>
                <o:OLEObject Type="Embed" ProgID="Equation.DSMT4" ShapeID="_x0000_i9556" DrawAspect="Content" ObjectID="_1690428643" r:id="rId235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 xml:space="preserve">. Tính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  <w:lang w:val="vi-VN"/>
              </w:rPr>
              <w:object w:dxaOrig="1725" w:dyaOrig="285" w14:anchorId="7714DF2F">
                <v:shape id="_x0000_i9557" type="#_x0000_t75" style="width:86.25pt;height:14.25pt" o:ole="">
                  <v:imagedata r:id="rId236" o:title=""/>
                </v:shape>
                <o:OLEObject Type="Embed" ProgID="Equation.DSMT4" ShapeID="_x0000_i9557" DrawAspect="Content" ObjectID="_1690428644" r:id="rId237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>.</w:t>
            </w:r>
          </w:p>
          <w:p w14:paraId="72F293BA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bCs/>
                <w:iCs/>
                <w:color w:val="0000FF"/>
                <w:sz w:val="24"/>
                <w:szCs w:val="24"/>
                <w:lang w:val="fr-FR"/>
              </w:rPr>
            </w:pPr>
            <w:bookmarkStart w:id="68" w:name="c14a"/>
            <w:r w:rsidRPr="00791221">
              <w:rPr>
                <w:rFonts w:ascii="Chu Van An" w:hAnsi="Chu Van An" w:cs="Chu Van An"/>
                <w:b/>
                <w:bCs/>
                <w:iCs/>
                <w:color w:val="0000FF"/>
                <w:sz w:val="24"/>
                <w:szCs w:val="24"/>
                <w:lang w:val="fr-FR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color w:val="800080"/>
                <w:sz w:val="24"/>
                <w:szCs w:val="24"/>
                <w:lang w:val="fr-FR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bCs/>
                <w:iCs/>
                <w:color w:val="0000FF"/>
                <w:sz w:val="24"/>
                <w:szCs w:val="24"/>
                <w:lang w:val="fr-FR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bCs/>
                <w:iCs/>
                <w:color w:val="0000FF"/>
                <w:position w:val="-6"/>
                <w:sz w:val="24"/>
                <w:szCs w:val="24"/>
                <w:lang w:val="vi-VN"/>
              </w:rPr>
              <w:object w:dxaOrig="720" w:dyaOrig="285" w14:anchorId="76C2F6AC">
                <v:shape id="_x0000_i9558" type="#_x0000_t75" style="width:36pt;height:14.25pt" o:ole="">
                  <v:imagedata r:id="rId238" o:title=""/>
                </v:shape>
                <o:OLEObject Type="Embed" ProgID="Equation.DSMT4" ShapeID="_x0000_i9558" DrawAspect="Content" ObjectID="_1690428645" r:id="rId239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>.</w:t>
            </w:r>
            <w:bookmarkStart w:id="69" w:name="c14b"/>
            <w:bookmarkEnd w:id="68"/>
            <w:r w:rsidRPr="00791221">
              <w:rPr>
                <w:rFonts w:ascii="Chu Van An" w:hAnsi="Chu Van An" w:cs="Chu Van An"/>
                <w:b/>
                <w:bCs/>
                <w:iCs/>
                <w:color w:val="0000FF"/>
                <w:sz w:val="24"/>
                <w:szCs w:val="24"/>
                <w:lang w:val="fr-FR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b/>
                <w:bCs/>
                <w:iCs/>
                <w:color w:val="0000FF"/>
                <w:position w:val="-6"/>
                <w:sz w:val="24"/>
                <w:szCs w:val="24"/>
                <w:lang w:val="vi-VN"/>
              </w:rPr>
              <w:object w:dxaOrig="585" w:dyaOrig="285" w14:anchorId="307E1434">
                <v:shape id="_x0000_i9559" type="#_x0000_t75" style="width:29.3pt;height:14.25pt" o:ole="">
                  <v:imagedata r:id="rId240" o:title=""/>
                </v:shape>
                <o:OLEObject Type="Embed" ProgID="Equation.DSMT4" ShapeID="_x0000_i9559" DrawAspect="Content" ObjectID="_1690428646" r:id="rId241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>.</w:t>
            </w:r>
            <w:bookmarkStart w:id="70" w:name="c14c"/>
            <w:bookmarkEnd w:id="69"/>
            <w:r w:rsidRPr="00791221">
              <w:rPr>
                <w:rFonts w:ascii="Chu Van An" w:hAnsi="Chu Van An" w:cs="Chu Van An"/>
                <w:b/>
                <w:bCs/>
                <w:iCs/>
                <w:color w:val="0000FF"/>
                <w:sz w:val="24"/>
                <w:szCs w:val="24"/>
                <w:lang w:val="fr-FR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b/>
                <w:bCs/>
                <w:iCs/>
                <w:color w:val="0000FF"/>
                <w:position w:val="-6"/>
                <w:sz w:val="24"/>
                <w:szCs w:val="24"/>
                <w:lang w:val="vi-VN"/>
              </w:rPr>
              <w:object w:dxaOrig="825" w:dyaOrig="285" w14:anchorId="6FD9E222">
                <v:shape id="_x0000_i9560" type="#_x0000_t75" style="width:41pt;height:14.25pt" o:ole="">
                  <v:imagedata r:id="rId242" o:title=""/>
                </v:shape>
                <o:OLEObject Type="Embed" ProgID="Equation.DSMT4" ShapeID="_x0000_i9560" DrawAspect="Content" ObjectID="_1690428647" r:id="rId243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>.</w:t>
            </w:r>
            <w:bookmarkStart w:id="71" w:name="c14d"/>
            <w:bookmarkEnd w:id="70"/>
            <w:r w:rsidRPr="00791221">
              <w:rPr>
                <w:rFonts w:ascii="Chu Van An" w:hAnsi="Chu Van An" w:cs="Chu Van An"/>
                <w:b/>
                <w:bCs/>
                <w:iCs/>
                <w:color w:val="0000FF"/>
                <w:sz w:val="24"/>
                <w:szCs w:val="24"/>
                <w:lang w:val="fr-FR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b/>
                <w:bCs/>
                <w:iCs/>
                <w:color w:val="0000FF"/>
                <w:position w:val="-6"/>
                <w:sz w:val="24"/>
                <w:szCs w:val="24"/>
                <w:lang w:val="vi-VN"/>
              </w:rPr>
              <w:object w:dxaOrig="705" w:dyaOrig="285" w14:anchorId="14C52AFD">
                <v:shape id="_x0000_i9561" type="#_x0000_t75" style="width:35.15pt;height:14.25pt" o:ole="">
                  <v:imagedata r:id="rId244" o:title=""/>
                </v:shape>
                <o:OLEObject Type="Embed" ProgID="Equation.DSMT4" ShapeID="_x0000_i9561" DrawAspect="Content" ObjectID="_1690428648" r:id="rId245"/>
              </w:object>
            </w:r>
            <w:r w:rsidRPr="00791221">
              <w:rPr>
                <w:rFonts w:ascii="Chu Van An" w:hAnsi="Chu Van An" w:cs="Chu Van An"/>
                <w:bCs/>
                <w:iCs/>
                <w:sz w:val="24"/>
                <w:szCs w:val="24"/>
                <w:lang w:val="fr-FR"/>
              </w:rPr>
              <w:t>.</w:t>
            </w:r>
          </w:p>
          <w:bookmarkEnd w:id="71"/>
          <w:p w14:paraId="5F1A4D84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F1CA00A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4EB5D7F9" w14:textId="77777777" w:rsidTr="00CB6074">
        <w:tc>
          <w:tcPr>
            <w:tcW w:w="5807" w:type="dxa"/>
            <w:shd w:val="clear" w:color="auto" w:fill="auto"/>
          </w:tcPr>
          <w:p w14:paraId="6D47E99B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72" w:name="c15q"/>
            <w:bookmarkEnd w:id="72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15: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Đạo hàm cấp hai của hàm số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930" w:dyaOrig="300" w14:anchorId="6B0EF078">
                <v:shape id="_x0000_i9562" type="#_x0000_t75" style="width:46.9pt;height:15.05pt" o:ole="">
                  <v:imagedata r:id="rId246" o:title=""/>
                </v:shape>
                <o:OLEObject Type="Embed" ProgID="Equation.DSMT4" ShapeID="_x0000_i9562" DrawAspect="Content" ObjectID="_1690428649" r:id="rId24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là</w:t>
            </w:r>
          </w:p>
          <w:p w14:paraId="7AD9C7C1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3" w:name="c15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335" w:dyaOrig="630" w14:anchorId="372C0D27">
                <v:shape id="_x0000_i9563" type="#_x0000_t75" style="width:67pt;height:31.8pt" o:ole="">
                  <v:imagedata r:id="rId248" o:title=""/>
                </v:shape>
                <o:OLEObject Type="Embed" ProgID="Equation.DSMT4" ShapeID="_x0000_i9563" DrawAspect="Content" ObjectID="_1690428650" r:id="rId249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74" w:name="c15b"/>
            <w:bookmarkEnd w:id="7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170" w:dyaOrig="630" w14:anchorId="300157D4">
                <v:shape id="_x0000_i9564" type="#_x0000_t75" style="width:58.6pt;height:31.8pt" o:ole="">
                  <v:imagedata r:id="rId250" o:title=""/>
                </v:shape>
                <o:OLEObject Type="Embed" ProgID="Equation.DSMT4" ShapeID="_x0000_i9564" DrawAspect="Content" ObjectID="_1690428651" r:id="rId251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p w14:paraId="0FD13F69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75" w:name="c15c"/>
            <w:bookmarkEnd w:id="7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335" w:dyaOrig="630" w14:anchorId="3E931E82">
                <v:shape id="_x0000_i9565" type="#_x0000_t75" style="width:67pt;height:31.8pt" o:ole="">
                  <v:imagedata r:id="rId252" o:title=""/>
                </v:shape>
                <o:OLEObject Type="Embed" ProgID="Equation.DSMT4" ShapeID="_x0000_i9565" DrawAspect="Content" ObjectID="_1690428652" r:id="rId253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  <w:bookmarkStart w:id="76" w:name="c15d"/>
            <w:bookmarkEnd w:id="7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170" w:dyaOrig="630" w14:anchorId="2D062770">
                <v:shape id="_x0000_i9566" type="#_x0000_t75" style="width:58.6pt;height:31.8pt" o:ole="">
                  <v:imagedata r:id="rId254" o:title=""/>
                </v:shape>
                <o:OLEObject Type="Embed" ProgID="Equation.DSMT4" ShapeID="_x0000_i9566" DrawAspect="Content" ObjectID="_1690428653" r:id="rId255"/>
              </w:object>
            </w:r>
            <w:r w:rsidRPr="00791221">
              <w:rPr>
                <w:rFonts w:ascii="Chu Van An" w:hAnsi="Chu Van An" w:cs="Chu Van An"/>
                <w:color w:val="000000" w:themeColor="text1"/>
                <w:sz w:val="24"/>
                <w:szCs w:val="24"/>
              </w:rPr>
              <w:t>.</w:t>
            </w:r>
          </w:p>
          <w:bookmarkEnd w:id="76"/>
          <w:p w14:paraId="697A6234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7165489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03B48575" w14:textId="77777777" w:rsidTr="00CB6074">
        <w:tc>
          <w:tcPr>
            <w:tcW w:w="5807" w:type="dxa"/>
            <w:shd w:val="clear" w:color="auto" w:fill="auto"/>
          </w:tcPr>
          <w:p w14:paraId="312B3AE2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sz w:val="24"/>
                <w:szCs w:val="24"/>
                <w:lang w:val="pt-BR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 xml:space="preserve">Câu </w:t>
            </w:r>
            <w:bookmarkStart w:id="77" w:name="c16q"/>
            <w:bookmarkEnd w:id="77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pt-BR"/>
              </w:rPr>
              <w:t>16:</w: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Cho hàm số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020" w:dyaOrig="360" w14:anchorId="6023AEBB">
                <v:shape id="_x0000_i9567" type="#_x0000_t75" style="width:51.05pt;height:18.4pt" o:ole="">
                  <v:imagedata r:id="rId256" o:title=""/>
                </v:shape>
                <o:OLEObject Type="Embed" ProgID="Equation.DSMT4" ShapeID="_x0000_i9567" DrawAspect="Content" ObjectID="_1690428654" r:id="rId25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. Khi đó </w:t>
            </w:r>
            <w:r w:rsidRPr="00791221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855" w:dyaOrig="675" w14:anchorId="53F31ADE">
                <v:shape id="_x0000_i9568" type="#_x0000_t75" style="width:42.7pt;height:33.5pt" o:ole="">
                  <v:imagedata r:id="rId258" o:title=""/>
                </v:shape>
                <o:OLEObject Type="Embed" ProgID="Equation.DSMT4" ShapeID="_x0000_i9568" DrawAspect="Content" ObjectID="_1690428655" r:id="rId25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bằng</w:t>
            </w:r>
          </w:p>
          <w:p w14:paraId="627EB841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bookmarkStart w:id="78" w:name="c16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  <w:t>A.</w:t>
            </w:r>
            <w:r w:rsidRPr="00791221">
              <w:rPr>
                <w:rFonts w:ascii="Chu Van An" w:hAnsi="Chu Van An" w:cs="Chu Van An"/>
                <w:sz w:val="24"/>
                <w:szCs w:val="24"/>
                <w:lang w:val="pt-BR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15" w:dyaOrig="255" w14:anchorId="305A95CF">
                <v:shape id="_x0000_i9569" type="#_x0000_t75" style="width:15.9pt;height:12.55pt" o:ole="">
                  <v:imagedata r:id="rId260" o:title=""/>
                </v:shape>
                <o:OLEObject Type="Embed" ProgID="Equation.DSMT4" ShapeID="_x0000_i9569" DrawAspect="Content" ObjectID="_1690428656" r:id="rId26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79" w:name="c16b"/>
            <w:bookmarkEnd w:id="7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195" w:dyaOrig="255" w14:anchorId="1E31F3E7">
                <v:shape id="_x0000_i9570" type="#_x0000_t75" style="width:10.05pt;height:12.55pt" o:ole="">
                  <v:imagedata r:id="rId262" o:title=""/>
                </v:shape>
                <o:OLEObject Type="Embed" ProgID="Equation.DSMT4" ShapeID="_x0000_i9570" DrawAspect="Content" ObjectID="_1690428657" r:id="rId26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80" w:name="c16c"/>
            <w:bookmarkEnd w:id="7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8"/>
                <w:sz w:val="24"/>
                <w:szCs w:val="24"/>
              </w:rPr>
              <w:object w:dxaOrig="480" w:dyaOrig="360" w14:anchorId="7D66A641">
                <v:shape id="_x0000_i9571" type="#_x0000_t75" style="width:24.3pt;height:18.4pt" o:ole="">
                  <v:imagedata r:id="rId264" o:title=""/>
                </v:shape>
                <o:OLEObject Type="Embed" ProgID="Equation.DSMT4" ShapeID="_x0000_i9571" DrawAspect="Content" ObjectID="_1690428658" r:id="rId26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  <w:bookmarkStart w:id="81" w:name="c16d"/>
            <w:bookmarkEnd w:id="8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8"/>
                <w:sz w:val="24"/>
                <w:szCs w:val="24"/>
              </w:rPr>
              <w:object w:dxaOrig="615" w:dyaOrig="360" w14:anchorId="6604F470">
                <v:shape id="_x0000_i9572" type="#_x0000_t75" style="width:31pt;height:18.4pt" o:ole="">
                  <v:imagedata r:id="rId266" o:title=""/>
                </v:shape>
                <o:OLEObject Type="Embed" ProgID="Equation.DSMT4" ShapeID="_x0000_i9572" DrawAspect="Content" ObjectID="_1690428659" r:id="rId26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>.</w:t>
            </w:r>
          </w:p>
          <w:bookmarkEnd w:id="81"/>
          <w:p w14:paraId="326F92BF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7D5D69E6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4A68873B" w14:textId="77777777" w:rsidTr="00CB6074">
        <w:tc>
          <w:tcPr>
            <w:tcW w:w="5807" w:type="dxa"/>
            <w:shd w:val="clear" w:color="auto" w:fill="auto"/>
          </w:tcPr>
          <w:p w14:paraId="3F70985E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2" w:name="c17q"/>
            <w:bookmarkEnd w:id="82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17: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Cho hàm số </w:t>
            </w:r>
            <w:r w:rsidRPr="00791221">
              <w:rPr>
                <w:rFonts w:ascii="Chu Van An" w:eastAsia="Arial" w:hAnsi="Chu Van An" w:cs="Chu Van An"/>
                <w:position w:val="-24"/>
                <w:sz w:val="24"/>
                <w:szCs w:val="24"/>
              </w:rPr>
              <w:object w:dxaOrig="945" w:dyaOrig="630" w14:anchorId="67224B05">
                <v:shape id="_x0000_i9573" type="#_x0000_t75" style="width:46.9pt;height:31.8pt" o:ole="">
                  <v:imagedata r:id="rId268" o:title=""/>
                </v:shape>
                <o:OLEObject Type="Embed" ProgID="Equation.DSMT4" ShapeID="_x0000_i9573" DrawAspect="Content" ObjectID="_1690428660" r:id="rId26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. Tính </w:t>
            </w:r>
            <w:r w:rsidRPr="00791221">
              <w:rPr>
                <w:rFonts w:ascii="Chu Van An" w:eastAsia="Arial" w:hAnsi="Chu Van An" w:cs="Chu Van An"/>
                <w:position w:val="-10"/>
                <w:sz w:val="24"/>
                <w:szCs w:val="24"/>
                <w:lang w:val="fr-FR"/>
              </w:rPr>
              <w:object w:dxaOrig="300" w:dyaOrig="330" w14:anchorId="29A4F2F5">
                <v:shape id="_x0000_i9574" type="#_x0000_t75" style="width:15.05pt;height:16.75pt" o:ole="">
                  <v:imagedata r:id="rId270" o:title=""/>
                </v:shape>
                <o:OLEObject Type="Embed" ProgID="Equation.DSMT4" ShapeID="_x0000_i9574" DrawAspect="Content" ObjectID="_1690428661" r:id="rId27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D923732" w14:textId="77777777" w:rsidR="00CB6074" w:rsidRPr="00791221" w:rsidRDefault="00CB6074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83" w:name="c17a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Arial" w:hAnsi="Chu Van An" w:cs="Chu Van An"/>
                <w:position w:val="-36"/>
                <w:sz w:val="24"/>
                <w:szCs w:val="24"/>
              </w:rPr>
              <w:object w:dxaOrig="1305" w:dyaOrig="735" w14:anchorId="3809694F">
                <v:shape id="_x0000_i9575" type="#_x0000_t75" style="width:65.3pt;height:36.85pt" o:ole="">
                  <v:imagedata r:id="rId272" o:title=""/>
                </v:shape>
                <o:OLEObject Type="Embed" ProgID="Equation.DSMT4" ShapeID="_x0000_i9575" DrawAspect="Content" ObjectID="_1690428662" r:id="rId27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4" w:name="c17b"/>
            <w:bookmarkEnd w:id="83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Arial" w:hAnsi="Chu Van An" w:cs="Chu Van An"/>
                <w:position w:val="-36"/>
                <w:sz w:val="24"/>
                <w:szCs w:val="24"/>
              </w:rPr>
              <w:object w:dxaOrig="1305" w:dyaOrig="735" w14:anchorId="5C19E067">
                <v:shape id="_x0000_i9576" type="#_x0000_t75" style="width:65.3pt;height:36.85pt" o:ole="">
                  <v:imagedata r:id="rId274" o:title=""/>
                </v:shape>
                <o:OLEObject Type="Embed" ProgID="Equation.DSMT4" ShapeID="_x0000_i9576" DrawAspect="Content" ObjectID="_1690428663" r:id="rId27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D5C6C54" w14:textId="77777777" w:rsidR="00CB6074" w:rsidRPr="00791221" w:rsidRDefault="00CB6074" w:rsidP="00201078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</w:pPr>
            <w:bookmarkStart w:id="85" w:name="c17c"/>
            <w:bookmarkEnd w:id="84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Arial" w:hAnsi="Chu Van An" w:cs="Chu Van An"/>
                <w:position w:val="-36"/>
                <w:sz w:val="24"/>
                <w:szCs w:val="24"/>
              </w:rPr>
              <w:object w:dxaOrig="1305" w:dyaOrig="735" w14:anchorId="67C2AE0D">
                <v:shape id="_x0000_i9577" type="#_x0000_t75" style="width:65.3pt;height:36.85pt" o:ole="">
                  <v:imagedata r:id="rId276" o:title=""/>
                </v:shape>
                <o:OLEObject Type="Embed" ProgID="Equation.DSMT4" ShapeID="_x0000_i9577" DrawAspect="Content" ObjectID="_1690428664" r:id="rId27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86" w:name="c17d"/>
            <w:bookmarkEnd w:id="85"/>
            <w:r w:rsidRPr="00791221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Arial" w:hAnsi="Chu Van An" w:cs="Chu Van An"/>
                <w:position w:val="-36"/>
                <w:sz w:val="24"/>
                <w:szCs w:val="24"/>
              </w:rPr>
              <w:object w:dxaOrig="1290" w:dyaOrig="735" w14:anchorId="329C125F">
                <v:shape id="_x0000_i9578" type="#_x0000_t75" style="width:64.45pt;height:36.85pt" o:ole="">
                  <v:imagedata r:id="rId278" o:title=""/>
                </v:shape>
                <o:OLEObject Type="Embed" ProgID="Equation.DSMT4" ShapeID="_x0000_i9578" DrawAspect="Content" ObjectID="_1690428665" r:id="rId27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86"/>
          <w:p w14:paraId="6DB4B352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485044B4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688A7AA0" w14:textId="77777777" w:rsidTr="00CB6074">
        <w:tc>
          <w:tcPr>
            <w:tcW w:w="5807" w:type="dxa"/>
            <w:shd w:val="clear" w:color="auto" w:fill="auto"/>
          </w:tcPr>
          <w:p w14:paraId="2718B41B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 xml:space="preserve">Câu </w:t>
            </w:r>
            <w:bookmarkStart w:id="87" w:name="c18q"/>
            <w:bookmarkEnd w:id="87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18:</w:t>
            </w:r>
            <w:r w:rsidRPr="00791221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Với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710" w:dyaOrig="360" w14:anchorId="2879A4B3">
                <v:shape id="_x0000_i9579" type="#_x0000_t75" style="width:85.4pt;height:18.4pt" o:ole="">
                  <v:imagedata r:id="rId280" o:title=""/>
                </v:shape>
                <o:OLEObject Type="Embed" ProgID="Equation.DSMT4" ShapeID="_x0000_i9579" DrawAspect="Content" ObjectID="_1690428666" r:id="rId281"/>
              </w:object>
            </w:r>
            <w:r w:rsidRPr="00791221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 xml:space="preserve">thì </w:t>
            </w:r>
            <w:r w:rsidRPr="00791221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945" w:dyaOrig="690" w14:anchorId="5DB026DD">
                <v:shape id="_x0000_i9580" type="#_x0000_t75" style="width:46.9pt;height:34.35pt" o:ole="">
                  <v:imagedata r:id="rId282" o:title=""/>
                </v:shape>
                <o:OLEObject Type="Embed" ProgID="Equation.DSMT4" ShapeID="_x0000_i9580" DrawAspect="Content" ObjectID="_1690428667" r:id="rId283"/>
              </w:object>
            </w:r>
            <w:r w:rsidRPr="00791221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>bằng</w:t>
            </w:r>
          </w:p>
          <w:p w14:paraId="79C24932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88" w:name="c18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0.</w:t>
            </w:r>
            <w:bookmarkStart w:id="89" w:name="c18b"/>
            <w:bookmarkEnd w:id="8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1.</w:t>
            </w:r>
            <w:bookmarkStart w:id="90" w:name="c18c"/>
            <w:bookmarkEnd w:id="8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30" w:dyaOrig="270" w14:anchorId="49CFE332">
                <v:shape id="_x0000_i9581" type="#_x0000_t75" style="width:16.75pt;height:13.4pt" o:ole="">
                  <v:imagedata r:id="rId284" o:title=""/>
                </v:shape>
                <o:OLEObject Type="Embed" ProgID="Equation.DSMT4" ShapeID="_x0000_i9581" DrawAspect="Content" ObjectID="_1690428668" r:id="rId28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91" w:name="c18d"/>
            <w:bookmarkEnd w:id="9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5.</w:t>
            </w:r>
          </w:p>
          <w:bookmarkEnd w:id="91"/>
          <w:p w14:paraId="2D7EF7C1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7AF372DD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13FE95C5" w14:textId="77777777" w:rsidTr="00CB6074">
        <w:tc>
          <w:tcPr>
            <w:tcW w:w="5807" w:type="dxa"/>
            <w:shd w:val="clear" w:color="auto" w:fill="auto"/>
          </w:tcPr>
          <w:p w14:paraId="238F2D29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92" w:name="c19q"/>
            <w:bookmarkEnd w:id="92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19: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Đạo hàm bậc </w:t>
            </w:r>
            <w:r w:rsidRPr="00791221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300" w:dyaOrig="255" w14:anchorId="474BD91E">
                <v:shape id="_x0000_i9582" type="#_x0000_t75" style="width:15.05pt;height:12.55pt" o:ole="">
                  <v:imagedata r:id="rId286" o:title=""/>
                </v:shape>
                <o:OLEObject Type="Embed" ProgID="Equation.DSMT4" ShapeID="_x0000_i9582" DrawAspect="Content" ObjectID="_1690428669" r:id="rId28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của hàm số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305" w:dyaOrig="405" w14:anchorId="43D53994">
                <v:shape id="_x0000_i9583" type="#_x0000_t75" style="width:65.3pt;height:20.1pt" o:ole="">
                  <v:imagedata r:id="rId288" o:title=""/>
                </v:shape>
                <o:OLEObject Type="Embed" ProgID="Equation.DSMT4" ShapeID="_x0000_i9583" DrawAspect="Content" ObjectID="_1690428670" r:id="rId28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46C439FD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3" w:name="c19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A.  </w:t>
            </w:r>
            <w:r w:rsidRPr="00791221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370" w:dyaOrig="675" w14:anchorId="660EA8E6">
                <v:shape id="_x0000_i9584" type="#_x0000_t75" style="width:118.9pt;height:33.5pt" o:ole="">
                  <v:imagedata r:id="rId290" o:title=""/>
                </v:shape>
                <o:OLEObject Type="Embed" ProgID="Equation.DSMT4" ShapeID="_x0000_i9584" DrawAspect="Content" ObjectID="_1690428671" r:id="rId29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94" w:name="c19b"/>
            <w:bookmarkEnd w:id="9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370" w:dyaOrig="675" w14:anchorId="5B7259FE">
                <v:shape id="_x0000_i9585" type="#_x0000_t75" style="width:118.9pt;height:33.5pt" o:ole="">
                  <v:imagedata r:id="rId292" o:title=""/>
                </v:shape>
                <o:OLEObject Type="Embed" ProgID="Equation.DSMT4" ShapeID="_x0000_i9585" DrawAspect="Content" ObjectID="_1690428672" r:id="rId29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70F16C4F" w14:textId="77777777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5" w:name="c19c"/>
            <w:bookmarkEnd w:id="9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220" w:dyaOrig="675" w14:anchorId="4CF34854">
                <v:shape id="_x0000_i9586" type="#_x0000_t75" style="width:111.35pt;height:33.5pt" o:ole="">
                  <v:imagedata r:id="rId294" o:title=""/>
                </v:shape>
                <o:OLEObject Type="Embed" ProgID="Equation.DSMT4" ShapeID="_x0000_i9586" DrawAspect="Content" ObjectID="_1690428673" r:id="rId29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96" w:name="c19d"/>
            <w:bookmarkEnd w:id="9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28"/>
                <w:sz w:val="24"/>
                <w:szCs w:val="24"/>
              </w:rPr>
              <w:object w:dxaOrig="2175" w:dyaOrig="675" w14:anchorId="2C2A9D4D">
                <v:shape id="_x0000_i9587" type="#_x0000_t75" style="width:108.85pt;height:33.5pt" o:ole="">
                  <v:imagedata r:id="rId296" o:title=""/>
                </v:shape>
                <o:OLEObject Type="Embed" ProgID="Equation.DSMT4" ShapeID="_x0000_i9587" DrawAspect="Content" ObjectID="_1690428674" r:id="rId29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96"/>
          <w:p w14:paraId="78D504E3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F2971C7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6AB2F5A4" w14:textId="77777777" w:rsidTr="00CB6074">
        <w:tc>
          <w:tcPr>
            <w:tcW w:w="5807" w:type="dxa"/>
            <w:shd w:val="clear" w:color="auto" w:fill="auto"/>
          </w:tcPr>
          <w:p w14:paraId="28C45C11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97" w:name="c20q"/>
            <w:bookmarkEnd w:id="97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20: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Cho hàm số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1440" w:dyaOrig="435" w14:anchorId="79E16431">
                <v:shape id="_x0000_i9588" type="#_x0000_t75" style="width:1in;height:21.75pt" o:ole="">
                  <v:imagedata r:id="rId298" o:title=""/>
                </v:shape>
                <o:OLEObject Type="Embed" ProgID="Equation.DSMT4" ShapeID="_x0000_i9588" DrawAspect="Content" ObjectID="_1690428675" r:id="rId29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. Tính </w:t>
            </w:r>
            <w:r w:rsidRPr="00791221">
              <w:rPr>
                <w:rFonts w:ascii="Chu Van An" w:eastAsia="Times New Roman" w:hAnsi="Chu Van An" w:cs="Chu Van An"/>
                <w:position w:val="-14"/>
                <w:sz w:val="24"/>
                <w:szCs w:val="24"/>
              </w:rPr>
              <w:object w:dxaOrig="825" w:dyaOrig="405" w14:anchorId="56CDA81B">
                <v:shape id="_x0000_i9589" type="#_x0000_t75" style="width:41pt;height:20.1pt" o:ole="">
                  <v:imagedata r:id="rId300" o:title=""/>
                </v:shape>
                <o:OLEObject Type="Embed" ProgID="Equation.DSMT4" ShapeID="_x0000_i9589" DrawAspect="Content" ObjectID="_1690428676" r:id="rId30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100CC62E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98" w:name="c20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b/>
                <w:color w:val="800080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975" w:dyaOrig="615" w14:anchorId="2AB6FAD6">
                <v:shape id="_x0000_i9590" type="#_x0000_t75" style="width:48.55pt;height:31pt" o:ole="">
                  <v:imagedata r:id="rId302" o:title=""/>
                </v:shape>
                <o:OLEObject Type="Embed" ProgID="Equation.DSMT4" ShapeID="_x0000_i9590" DrawAspect="Content" ObjectID="_1690428677" r:id="rId30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99" w:name="c20b"/>
            <w:bookmarkEnd w:id="9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915" w:dyaOrig="615" w14:anchorId="48C1B437">
                <v:shape id="_x0000_i9591" type="#_x0000_t75" style="width:46.05pt;height:31pt" o:ole="">
                  <v:imagedata r:id="rId304" o:title=""/>
                </v:shape>
                <o:OLEObject Type="Embed" ProgID="Equation.DSMT4" ShapeID="_x0000_i9591" DrawAspect="Content" ObjectID="_1690428678" r:id="rId30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0" w:name="c20c"/>
            <w:bookmarkEnd w:id="9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15" w:dyaOrig="315" w14:anchorId="4A2B7EF7">
                <v:shape id="_x0000_i9592" type="#_x0000_t75" style="width:15.9pt;height:15.9pt" o:ole="">
                  <v:imagedata r:id="rId306" o:title=""/>
                </v:shape>
                <o:OLEObject Type="Embed" ProgID="Equation.DSMT4" ShapeID="_x0000_i9592" DrawAspect="Content" ObjectID="_1690428679" r:id="rId30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1" w:name="c20d"/>
            <w:bookmarkEnd w:id="10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975" w:dyaOrig="615" w14:anchorId="01B2B389">
                <v:shape id="_x0000_i9593" type="#_x0000_t75" style="width:48.55pt;height:31pt" o:ole="">
                  <v:imagedata r:id="rId308" o:title=""/>
                </v:shape>
                <o:OLEObject Type="Embed" ProgID="Equation.DSMT4" ShapeID="_x0000_i9593" DrawAspect="Content" ObjectID="_1690428680" r:id="rId30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01"/>
          <w:p w14:paraId="551B898F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C790B4B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4D5C6508" w14:textId="77777777" w:rsidTr="00CB6074">
        <w:tc>
          <w:tcPr>
            <w:tcW w:w="5807" w:type="dxa"/>
            <w:shd w:val="clear" w:color="auto" w:fill="auto"/>
          </w:tcPr>
          <w:p w14:paraId="6E8673A9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spacing w:val="-4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pacing w:val="-4"/>
                <w:sz w:val="24"/>
                <w:szCs w:val="24"/>
              </w:rPr>
              <w:t xml:space="preserve">Câu </w:t>
            </w:r>
            <w:bookmarkStart w:id="102" w:name="c21q"/>
            <w:bookmarkEnd w:id="102"/>
            <w:r w:rsidRPr="00791221">
              <w:rPr>
                <w:rFonts w:ascii="Chu Van An" w:hAnsi="Chu Van An" w:cs="Chu Van An"/>
                <w:b/>
                <w:color w:val="0000FF"/>
                <w:spacing w:val="-4"/>
                <w:sz w:val="24"/>
                <w:szCs w:val="24"/>
              </w:rPr>
              <w:t>21:</w:t>
            </w:r>
            <w:r w:rsidRPr="00791221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Cho hàm số </w:t>
            </w:r>
            <w:r w:rsidRPr="00791221">
              <w:rPr>
                <w:rFonts w:ascii="Chu Van An" w:eastAsia="Arial" w:hAnsi="Chu Van An" w:cs="Chu Van An"/>
                <w:position w:val="-10"/>
                <w:sz w:val="24"/>
                <w:szCs w:val="24"/>
              </w:rPr>
              <w:object w:dxaOrig="2325" w:dyaOrig="315" w14:anchorId="3F9E2E2A">
                <v:shape id="_x0000_i9594" type="#_x0000_t75" style="width:116.35pt;height:15.9pt" o:ole="">
                  <v:imagedata r:id="rId310" o:title=""/>
                </v:shape>
                <o:OLEObject Type="Embed" ProgID="Equation.DSMT4" ShapeID="_x0000_i9594" DrawAspect="Content" ObjectID="_1690428681" r:id="rId311"/>
              </w:object>
            </w:r>
            <w:r w:rsidRPr="00791221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. Giá trị của </w:t>
            </w:r>
            <w:r w:rsidRPr="00791221">
              <w:rPr>
                <w:rFonts w:ascii="Chu Van An" w:eastAsia="Arial" w:hAnsi="Chu Van An" w:cs="Chu Van An"/>
                <w:position w:val="-28"/>
                <w:sz w:val="24"/>
                <w:szCs w:val="24"/>
              </w:rPr>
              <w:object w:dxaOrig="945" w:dyaOrig="675" w14:anchorId="325DDF39">
                <v:shape id="_x0000_i9595" type="#_x0000_t75" style="width:46.9pt;height:33.5pt" o:ole="">
                  <v:imagedata r:id="rId312" o:title=""/>
                </v:shape>
                <o:OLEObject Type="Embed" ProgID="Equation.DSMT4" ShapeID="_x0000_i9595" DrawAspect="Content" ObjectID="_1690428682" r:id="rId313"/>
              </w:object>
            </w:r>
            <w:r w:rsidRPr="00791221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gần nhất với số nào dưới đây?</w:t>
            </w:r>
          </w:p>
          <w:p w14:paraId="3710077E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03" w:name="c21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795" w:dyaOrig="285" w14:anchorId="56494FA5">
                <v:shape id="_x0000_i9596" type="#_x0000_t75" style="width:39.35pt;height:14.25pt" o:ole="">
                  <v:imagedata r:id="rId314" o:title=""/>
                </v:shape>
                <o:OLEObject Type="Embed" ProgID="Equation.DSMT4" ShapeID="_x0000_i9596" DrawAspect="Content" ObjectID="_1690428683" r:id="rId31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4" w:name="c21b"/>
            <w:bookmarkEnd w:id="10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900" w:dyaOrig="285" w14:anchorId="558140C9">
                <v:shape id="_x0000_i9597" type="#_x0000_t75" style="width:45.2pt;height:14.25pt" o:ole="">
                  <v:imagedata r:id="rId316" o:title=""/>
                </v:shape>
                <o:OLEObject Type="Embed" ProgID="Equation.DSMT4" ShapeID="_x0000_i9597" DrawAspect="Content" ObjectID="_1690428684" r:id="rId31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5" w:name="c21c"/>
            <w:bookmarkEnd w:id="10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780" w:dyaOrig="285" w14:anchorId="5A9F42AC">
                <v:shape id="_x0000_i9598" type="#_x0000_t75" style="width:39.35pt;height:14.25pt" o:ole="">
                  <v:imagedata r:id="rId318" o:title=""/>
                </v:shape>
                <o:OLEObject Type="Embed" ProgID="Equation.DSMT4" ShapeID="_x0000_i9598" DrawAspect="Content" ObjectID="_1690428685" r:id="rId31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6" w:name="c21d"/>
            <w:bookmarkEnd w:id="105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795" w:dyaOrig="285" w14:anchorId="2ACDB0A7">
                <v:shape id="_x0000_i9599" type="#_x0000_t75" style="width:39.35pt;height:14.25pt" o:ole="">
                  <v:imagedata r:id="rId320" o:title=""/>
                </v:shape>
                <o:OLEObject Type="Embed" ProgID="Equation.DSMT4" ShapeID="_x0000_i9599" DrawAspect="Content" ObjectID="_1690428686" r:id="rId32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06"/>
          <w:p w14:paraId="7CFC323B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721FE9E2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5650DFD9" w14:textId="77777777" w:rsidTr="00CB6074">
        <w:tc>
          <w:tcPr>
            <w:tcW w:w="5807" w:type="dxa"/>
            <w:shd w:val="clear" w:color="auto" w:fill="auto"/>
          </w:tcPr>
          <w:p w14:paraId="6C9CCD54" w14:textId="77777777" w:rsidR="00CB6074" w:rsidRPr="00791221" w:rsidRDefault="00CB6074" w:rsidP="00201078">
            <w:pPr>
              <w:mirrorIndents/>
              <w:rPr>
                <w:rFonts w:ascii="Chu Van An" w:eastAsia="Arial" w:hAnsi="Chu Van An" w:cs="Chu Van An"/>
                <w:b/>
                <w:color w:val="0000FF"/>
                <w:sz w:val="24"/>
                <w:szCs w:val="24"/>
              </w:rPr>
            </w:pPr>
            <w:r w:rsidRPr="00791221">
              <w:rPr>
                <w:rFonts w:ascii="Chu Van An" w:eastAsia="Arial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07" w:name="c22q"/>
            <w:bookmarkEnd w:id="107"/>
            <w:r w:rsidRPr="00791221">
              <w:rPr>
                <w:rFonts w:ascii="Chu Van An" w:eastAsia="Arial" w:hAnsi="Chu Van An" w:cs="Chu Van An"/>
                <w:b/>
                <w:color w:val="0000FF"/>
                <w:sz w:val="24"/>
                <w:szCs w:val="24"/>
              </w:rPr>
              <w:t>22: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Cho hàm số </w:t>
            </w:r>
            <w:r w:rsidRPr="00791221">
              <w:rPr>
                <w:rFonts w:ascii="Chu Van An" w:eastAsia="Arial" w:hAnsi="Chu Van An" w:cs="Chu Van An"/>
                <w:position w:val="-24"/>
                <w:sz w:val="24"/>
                <w:szCs w:val="24"/>
                <w:lang w:val="pt-BR"/>
              </w:rPr>
              <w:object w:dxaOrig="1395" w:dyaOrig="660" w14:anchorId="2FFECD49">
                <v:shape id="_x0000_i9600" type="#_x0000_t75" style="width:69.5pt;height:32.65pt" o:ole="">
                  <v:imagedata r:id="rId322" o:title=""/>
                </v:shape>
                <o:OLEObject Type="Embed" ProgID="Equation.DSMT4" ShapeID="_x0000_i9600" DrawAspect="Content" ObjectID="_1690428687" r:id="rId32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. Tìm </w:t>
            </w:r>
            <w:r w:rsidRPr="00791221">
              <w:rPr>
                <w:rFonts w:ascii="Chu Van An" w:eastAsia="Arial" w:hAnsi="Chu Van An" w:cs="Chu Van An"/>
                <w:position w:val="-14"/>
                <w:sz w:val="24"/>
                <w:szCs w:val="24"/>
                <w:lang w:val="pt-BR"/>
              </w:rPr>
              <w:object w:dxaOrig="855" w:dyaOrig="420" w14:anchorId="5D164275">
                <v:shape id="_x0000_i9601" type="#_x0000_t75" style="width:42.7pt;height:20.95pt" o:ole="">
                  <v:imagedata r:id="rId324" o:title=""/>
                </v:shape>
                <o:OLEObject Type="Embed" ProgID="Equation.DSMT4" ShapeID="_x0000_i9601" DrawAspect="Content" ObjectID="_1690428688" r:id="rId32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559B0A1" w14:textId="77777777" w:rsidR="00CB6074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108" w:name="c22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  <w:t>A.</w:t>
            </w:r>
            <w:r w:rsidRPr="00791221">
              <w:rPr>
                <w:rFonts w:ascii="Chu Van An" w:eastAsia="Arial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b/>
                <w:position w:val="-14"/>
                <w:sz w:val="24"/>
                <w:szCs w:val="24"/>
                <w:lang w:val="vi-VN"/>
              </w:rPr>
              <w:object w:dxaOrig="2235" w:dyaOrig="435" w14:anchorId="3A0073A5">
                <v:shape id="_x0000_i9602" type="#_x0000_t75" style="width:111.35pt;height:21.75pt" o:ole="">
                  <v:imagedata r:id="rId326" o:title=""/>
                </v:shape>
                <o:OLEObject Type="Embed" ProgID="Equation.DSMT4" ShapeID="_x0000_i9602" DrawAspect="Content" ObjectID="_1690428689" r:id="rId32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bookmarkStart w:id="109" w:name="c22b"/>
            <w:bookmarkEnd w:id="108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</w:p>
          <w:p w14:paraId="567DFF28" w14:textId="69C0D289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B.  </w:t>
            </w:r>
            <w:r w:rsidRPr="00791221">
              <w:rPr>
                <w:rFonts w:ascii="Chu Van An" w:eastAsia="Times New Roman" w:hAnsi="Chu Van An" w:cs="Chu Van An"/>
                <w:b/>
                <w:position w:val="-14"/>
                <w:sz w:val="24"/>
                <w:szCs w:val="24"/>
                <w:lang w:val="vi-VN"/>
              </w:rPr>
              <w:object w:dxaOrig="2220" w:dyaOrig="435" w14:anchorId="3E61656C">
                <v:shape id="_x0000_i9603" type="#_x0000_t75" style="width:111.35pt;height:21.75pt" o:ole="">
                  <v:imagedata r:id="rId328" o:title=""/>
                </v:shape>
                <o:OLEObject Type="Embed" ProgID="Equation.DSMT4" ShapeID="_x0000_i9603" DrawAspect="Content" ObjectID="_1690428690" r:id="rId32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p w14:paraId="273650A7" w14:textId="77777777" w:rsidR="00CB6074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110" w:name="c22c"/>
            <w:bookmarkEnd w:id="109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b/>
                <w:position w:val="-14"/>
                <w:sz w:val="24"/>
                <w:szCs w:val="24"/>
                <w:lang w:val="vi-VN"/>
              </w:rPr>
              <w:object w:dxaOrig="2385" w:dyaOrig="435" w14:anchorId="397CA9F7">
                <v:shape id="_x0000_i9604" type="#_x0000_t75" style="width:118.9pt;height:21.75pt" o:ole="">
                  <v:imagedata r:id="rId330" o:title=""/>
                </v:shape>
                <o:OLEObject Type="Embed" ProgID="Equation.DSMT4" ShapeID="_x0000_i9604" DrawAspect="Content" ObjectID="_1690428691" r:id="rId33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  <w:bookmarkStart w:id="111" w:name="c22d"/>
            <w:bookmarkEnd w:id="110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</w:p>
          <w:p w14:paraId="3AB2943F" w14:textId="53636569" w:rsidR="00CB6074" w:rsidRPr="00791221" w:rsidRDefault="00CB6074" w:rsidP="00201078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D.  </w:t>
            </w:r>
            <w:r w:rsidRPr="00791221">
              <w:rPr>
                <w:rFonts w:ascii="Chu Van An" w:eastAsia="Times New Roman" w:hAnsi="Chu Van An" w:cs="Chu Van An"/>
                <w:b/>
                <w:position w:val="-14"/>
                <w:sz w:val="24"/>
                <w:szCs w:val="24"/>
                <w:lang w:val="vi-VN"/>
              </w:rPr>
              <w:object w:dxaOrig="2355" w:dyaOrig="435" w14:anchorId="7E913860">
                <v:shape id="_x0000_i9605" type="#_x0000_t75" style="width:118.05pt;height:21.75pt" o:ole="">
                  <v:imagedata r:id="rId332" o:title=""/>
                </v:shape>
                <o:OLEObject Type="Embed" ProgID="Equation.DSMT4" ShapeID="_x0000_i9605" DrawAspect="Content" ObjectID="_1690428692" r:id="rId33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  <w:lang w:val="vi-VN"/>
              </w:rPr>
              <w:t>.</w:t>
            </w:r>
          </w:p>
          <w:bookmarkEnd w:id="111"/>
          <w:p w14:paraId="6FEE123F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B3EE12B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  <w:tr w:rsidR="00CB6074" w:rsidRPr="00791221" w14:paraId="249034D9" w14:textId="77777777" w:rsidTr="00CB6074">
        <w:tc>
          <w:tcPr>
            <w:tcW w:w="5807" w:type="dxa"/>
            <w:shd w:val="clear" w:color="auto" w:fill="auto"/>
          </w:tcPr>
          <w:p w14:paraId="77A86EA1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sz w:val="24"/>
                <w:szCs w:val="24"/>
                <w:lang w:val="nl-NL"/>
              </w:rPr>
            </w:pP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Câu </w:t>
            </w:r>
            <w:bookmarkStart w:id="112" w:name="c23q"/>
            <w:bookmarkEnd w:id="112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>23:</w: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Cho hàm số </w:t>
            </w:r>
            <w:r w:rsidRPr="00791221">
              <w:rPr>
                <w:rFonts w:ascii="Chu Van An" w:eastAsia="Times New Roman" w:hAnsi="Chu Van An" w:cs="Chu Van An"/>
                <w:position w:val="-10"/>
                <w:sz w:val="24"/>
                <w:szCs w:val="24"/>
              </w:rPr>
              <w:object w:dxaOrig="1755" w:dyaOrig="360" w14:anchorId="242CBE4D">
                <v:shape id="_x0000_i9606" type="#_x0000_t75" style="width:87.9pt;height:18.4pt" o:ole="">
                  <v:imagedata r:id="rId334" o:title=""/>
                </v:shape>
                <o:OLEObject Type="Embed" ProgID="Equation.DSMT4" ShapeID="_x0000_i9606" DrawAspect="Content" ObjectID="_1690428693" r:id="rId33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có đạo hàm cấp 2019 tại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555" w:dyaOrig="285" w14:anchorId="638D5A86">
                <v:shape id="_x0000_i9607" type="#_x0000_t75" style="width:27.65pt;height:14.25pt" o:ole="">
                  <v:imagedata r:id="rId336" o:title=""/>
                </v:shape>
                <o:OLEObject Type="Embed" ProgID="Equation.DSMT4" ShapeID="_x0000_i9607" DrawAspect="Content" ObjectID="_1690428694" r:id="rId33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bằng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1035" w:dyaOrig="660" w14:anchorId="40D6BC9E">
                <v:shape id="_x0000_i9608" type="#_x0000_t75" style="width:51.9pt;height:32.65pt" o:ole="">
                  <v:imagedata r:id="rId338" o:title=""/>
                </v:shape>
                <o:OLEObject Type="Embed" ProgID="Equation.DSMT4" ShapeID="_x0000_i9608" DrawAspect="Content" ObjectID="_1690428695" r:id="rId33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. Khi đó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855" w:dyaOrig="285" w14:anchorId="090ECF7F">
                <v:shape id="_x0000_i9609" type="#_x0000_t75" style="width:42.7pt;height:14.25pt" o:ole="">
                  <v:imagedata r:id="rId340" o:title=""/>
                </v:shape>
                <o:OLEObject Type="Embed" ProgID="Equation.DSMT4" ShapeID="_x0000_i9609" DrawAspect="Content" ObjectID="_1690428696" r:id="rId341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 xml:space="preserve"> bằng</w:t>
            </w:r>
          </w:p>
          <w:p w14:paraId="13A91EC9" w14:textId="77777777" w:rsidR="00CB6074" w:rsidRPr="00791221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113" w:name="c23a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>A.</w:t>
            </w:r>
            <w:r w:rsidRPr="00791221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</w:t>
            </w:r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25" w:dyaOrig="600" w14:anchorId="183AE34D">
                <v:shape id="_x0000_i9610" type="#_x0000_t75" style="width:10.9pt;height:30.15pt" o:ole="">
                  <v:imagedata r:id="rId342" o:title=""/>
                </v:shape>
                <o:OLEObject Type="Embed" ProgID="Equation.DSMT4" ShapeID="_x0000_i9610" DrawAspect="Content" ObjectID="_1690428697" r:id="rId343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4" w:name="c23b"/>
            <w:bookmarkEnd w:id="113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B.  </w:t>
            </w:r>
            <w:r w:rsidRPr="00791221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195" w:dyaOrig="285" w14:anchorId="262EC23D">
                <v:shape id="_x0000_i9611" type="#_x0000_t75" style="width:10.05pt;height:14.25pt" o:ole="">
                  <v:imagedata r:id="rId344" o:title=""/>
                </v:shape>
                <o:OLEObject Type="Embed" ProgID="Equation.DSMT4" ShapeID="_x0000_i9611" DrawAspect="Content" ObjectID="_1690428698" r:id="rId345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5" w:name="c23c"/>
            <w:bookmarkEnd w:id="114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C.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240" w:dyaOrig="600" w14:anchorId="6ADE59A7">
                <v:shape id="_x0000_i9612" type="#_x0000_t75" style="width:11.7pt;height:30.15pt" o:ole="">
                  <v:imagedata r:id="rId346" o:title=""/>
                </v:shape>
                <o:OLEObject Type="Embed" ProgID="Equation.DSMT4" ShapeID="_x0000_i9612" DrawAspect="Content" ObjectID="_1690428699" r:id="rId347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6" w:name="s2"/>
            <w:bookmarkStart w:id="117" w:name="c23d"/>
            <w:bookmarkEnd w:id="115"/>
            <w:bookmarkEnd w:id="116"/>
            <w:r w:rsidRPr="00791221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  <w:t xml:space="preserve">D.  </w:t>
            </w:r>
            <w:r w:rsidRPr="00791221">
              <w:rPr>
                <w:rFonts w:ascii="Chu Van An" w:eastAsia="Times New Roman" w:hAnsi="Chu Van An" w:cs="Chu Van An"/>
                <w:position w:val="-24"/>
                <w:sz w:val="24"/>
                <w:szCs w:val="24"/>
              </w:rPr>
              <w:object w:dxaOrig="405" w:dyaOrig="600" w14:anchorId="6F223E0C">
                <v:shape id="_x0000_i9613" type="#_x0000_t75" style="width:20.1pt;height:30.15pt" o:ole="">
                  <v:imagedata r:id="rId348" o:title=""/>
                </v:shape>
                <o:OLEObject Type="Embed" ProgID="Equation.DSMT4" ShapeID="_x0000_i9613" DrawAspect="Content" ObjectID="_1690428700" r:id="rId349"/>
              </w:object>
            </w:r>
            <w:r w:rsidRPr="00791221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17"/>
          <w:p w14:paraId="5A0EC814" w14:textId="77777777" w:rsidR="00CB6074" w:rsidRPr="00791221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41E96EA" w14:textId="77777777" w:rsidR="00CB6074" w:rsidRPr="00791221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  <w:sz w:val="24"/>
                <w:szCs w:val="24"/>
              </w:rPr>
            </w:pPr>
            <w:r w:rsidRPr="00791221">
              <w:rPr>
                <w:rFonts w:ascii="Chu Van An" w:hAnsi="Chu Van An" w:cs="Chu Van An"/>
                <w:color w:val="0000FF"/>
                <w:sz w:val="24"/>
                <w:szCs w:val="24"/>
              </w:rPr>
              <w:t xml:space="preserve">Lời giải </w:t>
            </w:r>
          </w:p>
        </w:tc>
      </w:tr>
    </w:tbl>
    <w:p w14:paraId="684022AD" w14:textId="77777777" w:rsidR="003B77C9" w:rsidRPr="007C2E49" w:rsidRDefault="003B77C9" w:rsidP="00381FA2">
      <w:pPr>
        <w:rPr>
          <w:rFonts w:ascii="Chu Van An" w:hAnsi="Chu Van An" w:cs="Chu Van An"/>
          <w:sz w:val="24"/>
          <w:szCs w:val="24"/>
        </w:rPr>
      </w:pPr>
    </w:p>
    <w:p w14:paraId="59B77B1F" w14:textId="77777777" w:rsidR="003B77C9" w:rsidRPr="007C2E49" w:rsidRDefault="003B77C9" w:rsidP="00B36082">
      <w:pPr>
        <w:tabs>
          <w:tab w:val="left" w:pos="992"/>
        </w:tabs>
        <w:spacing w:before="120" w:after="0" w:line="240" w:lineRule="auto"/>
        <w:ind w:left="426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1A3E0B71" wp14:editId="3893E356">
                <wp:extent cx="6467475" cy="1533525"/>
                <wp:effectExtent l="0" t="19050" r="28575" b="28575"/>
                <wp:docPr id="56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533525"/>
                          <a:chOff x="-110490" y="0"/>
                          <a:chExt cx="6467475" cy="1533525"/>
                        </a:xfrm>
                      </wpg:grpSpPr>
                      <wps:wsp>
                        <wps:cNvPr id="57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-110490" y="253098"/>
                            <a:ext cx="6467475" cy="1280427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7946">
                                <a:srgbClr val="FDFFF8"/>
                              </a:gs>
                              <a:gs pos="60197">
                                <a:srgbClr val="F5FFFD"/>
                              </a:gs>
                              <a:gs pos="60197">
                                <a:srgbClr val="F5FFFD"/>
                              </a:gs>
                              <a:gs pos="72000">
                                <a:srgbClr val="F5FFFD"/>
                              </a:gs>
                              <a:gs pos="76125">
                                <a:srgbClr val="F3FFFE"/>
                              </a:gs>
                              <a:gs pos="100000">
                                <a:srgbClr val="F2FFFE"/>
                              </a:gs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F88B7" w14:textId="77777777" w:rsidR="00381FA2" w:rsidRPr="00453226" w:rsidRDefault="00381FA2" w:rsidP="00453226">
                              <w:pPr>
                                <w:kinsoku w:val="0"/>
                                <w:overflowPunct w:val="0"/>
                                <w:jc w:val="both"/>
                                <w:textAlignment w:val="baseline"/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124DEF7" w14:textId="5C83F3B1" w:rsidR="00381FA2" w:rsidRPr="00645CDC" w:rsidRDefault="00381FA2" w:rsidP="0025747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ind w:left="426"/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Phương pháp: </w:t>
                              </w:r>
                            </w:p>
                            <w:p w14:paraId="46D7452F" w14:textId="78AA0133" w:rsidR="00381FA2" w:rsidRPr="00645CDC" w:rsidRDefault="00381FA2" w:rsidP="0025747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360" w:lineRule="auto"/>
                                <w:rPr>
                                  <w:rFonts w:ascii="Chu Van An" w:hAnsi="Chu Van An" w:cs="Chu Van An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 xml:space="preserve">Ý nghĩa của đạo hàm cấp hai: Gia tốc tức thời </w:t>
                              </w:r>
                              <w:r w:rsidRPr="0083045F">
                                <w:rPr>
                                  <w:noProof/>
                                  <w:position w:val="-14"/>
                                </w:rPr>
                                <w:drawing>
                                  <wp:inline distT="0" distB="0" distL="0" distR="0" wp14:anchorId="62F6569B" wp14:editId="1F655958">
                                    <wp:extent cx="238125" cy="257175"/>
                                    <wp:effectExtent l="0" t="0" r="9525" b="9525"/>
                                    <wp:docPr id="2124573056" name="Picture 21245730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7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50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 xml:space="preserve"> tại thời điểm </w:t>
                              </w:r>
                              <w:r w:rsidRPr="0083045F">
                                <w:rPr>
                                  <w:noProof/>
                                  <w:position w:val="-6"/>
                                </w:rPr>
                                <w:drawing>
                                  <wp:inline distT="0" distB="0" distL="0" distR="0" wp14:anchorId="0E214111" wp14:editId="2CC9D037">
                                    <wp:extent cx="85725" cy="152400"/>
                                    <wp:effectExtent l="0" t="0" r="9525" b="0"/>
                                    <wp:docPr id="2124573057" name="Picture 212457305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7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51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5725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 xml:space="preserve"> là đạo hàm cấp 2 của hàm số </w:t>
                              </w:r>
                              <w:r w:rsidRPr="0083045F">
                                <w:rPr>
                                  <w:noProof/>
                                  <w:position w:val="-14"/>
                                </w:rPr>
                                <w:drawing>
                                  <wp:inline distT="0" distB="0" distL="0" distR="0" wp14:anchorId="554599CF" wp14:editId="6A2A6D25">
                                    <wp:extent cx="561975" cy="257175"/>
                                    <wp:effectExtent l="0" t="0" r="9525" b="9525"/>
                                    <wp:docPr id="2124573058" name="Picture 212457305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7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52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61975" cy="257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5CD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fr-FR"/>
                                </w:rPr>
                                <w:t>.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  <w:r w:rsidRPr="00645CDC">
                                <w:rPr>
                                  <w:rFonts w:ascii="Chu Van An" w:hAnsi="Chu Van An" w:cs="Chu Van An"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54DB15DF" w14:textId="63BE8D18" w:rsidR="00381FA2" w:rsidRPr="00453226" w:rsidRDefault="00381FA2" w:rsidP="000334B1">
                              <w:pPr>
                                <w:spacing w:line="360" w:lineRule="auto"/>
                                <w:rPr>
                                  <w:rFonts w:ascii="Chu Van An" w:eastAsia="Calibri" w:hAnsi="Chu Van An" w:cs="Chu Van An"/>
                                  <w:color w:val="FF0000"/>
                                  <w:kern w:val="24"/>
                                  <w:sz w:val="24"/>
                                  <w:szCs w:val="24"/>
                                  <w:lang w:val="vi-VN"/>
                                </w:rPr>
                              </w:pPr>
                            </w:p>
                            <w:p w14:paraId="3878CAB5" w14:textId="77777777" w:rsidR="00381FA2" w:rsidRPr="00453226" w:rsidRDefault="00381FA2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0D05481D" w14:textId="77777777" w:rsidR="00381FA2" w:rsidRPr="00453226" w:rsidRDefault="00381FA2" w:rsidP="003B77C9">
                              <w:pPr>
                                <w:ind w:left="288"/>
                                <w:rPr>
                                  <w:rFonts w:ascii="Chu Van An" w:hAnsi="Chu Van An" w:cs="Chu Van An"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1EAC4985" w14:textId="77777777" w:rsidR="00381FA2" w:rsidRPr="00453226" w:rsidRDefault="00381FA2" w:rsidP="003B77C9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528D23A5" w14:textId="77777777" w:rsidR="00381FA2" w:rsidRPr="00453226" w:rsidRDefault="00381FA2" w:rsidP="003B77C9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150812" y="0"/>
                            <a:ext cx="5082223" cy="571533"/>
                            <a:chOff x="150812" y="0"/>
                            <a:chExt cx="5082526" cy="571533"/>
                          </a:xfrm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150812" y="0"/>
                              <a:ext cx="5082526" cy="485775"/>
                              <a:chOff x="150812" y="0"/>
                              <a:chExt cx="5082526" cy="485775"/>
                            </a:xfrm>
                          </wpg:grpSpPr>
                          <wpg:grpSp>
                            <wpg:cNvPr id="60" name="Group 60"/>
                            <wpg:cNvGrpSpPr/>
                            <wpg:grpSpPr>
                              <a:xfrm>
                                <a:off x="184141" y="0"/>
                                <a:ext cx="5049197" cy="485775"/>
                                <a:chOff x="184141" y="0"/>
                                <a:chExt cx="5049197" cy="485775"/>
                              </a:xfrm>
                            </wpg:grpSpPr>
                            <wps:wsp>
                              <wps:cNvPr id="61" name="Rectangle: Single Corner Snipped 61"/>
                              <wps:cNvSpPr/>
                              <wps:spPr>
                                <a:xfrm>
                                  <a:off x="184141" y="38090"/>
                                  <a:ext cx="5049197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62" name="Group 62"/>
                              <wpg:cNvGrpSpPr/>
                              <wpg:grpSpPr>
                                <a:xfrm>
                                  <a:off x="1502180" y="0"/>
                                  <a:ext cx="3588275" cy="485775"/>
                                  <a:chOff x="1502180" y="0"/>
                                  <a:chExt cx="3588275" cy="485775"/>
                                </a:xfrm>
                              </wpg:grpSpPr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1611714" y="104359"/>
                                    <a:ext cx="3478741" cy="369570"/>
                                    <a:chOff x="1611714" y="104359"/>
                                    <a:chExt cx="3478741" cy="369570"/>
                                  </a:xfrm>
                                </wpg:grpSpPr>
                                <wps:wsp>
                                  <wps:cNvPr id="64" name="Arrow: Chevron 64"/>
                                  <wps:cNvSpPr/>
                                  <wps:spPr>
                                    <a:xfrm>
                                      <a:off x="1761733" y="105161"/>
                                      <a:ext cx="3328722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26877EB" w14:textId="77777777" w:rsidR="00381FA2" w:rsidRPr="001006B9" w:rsidRDefault="00381FA2" w:rsidP="00645CDC">
                                        <w:pPr>
                                          <w:rPr>
                                            <w:b/>
                                            <w:color w:val="0033CC"/>
                                            <w:szCs w:val="24"/>
                                            <w:lang w:val="fr-FR"/>
                                          </w:rPr>
                                        </w:pPr>
                                        <w:r w:rsidRPr="001006B9">
                                          <w:rPr>
                                            <w:rFonts w:ascii="Chu Van An" w:hAnsi="Chu Van An" w:cs="Chu Van An"/>
                                            <w:b/>
                                            <w:iCs/>
                                            <w:color w:val="0033CC"/>
                                            <w:sz w:val="24"/>
                                            <w:szCs w:val="24"/>
                                          </w:rPr>
                                          <w:t>Ý nghĩa cơ học của đạo hàm cấp hai</w:t>
                                        </w:r>
                                      </w:p>
                                      <w:p w14:paraId="0B9D50DA" w14:textId="7C5FCDD6" w:rsidR="00381FA2" w:rsidRPr="00016CD7" w:rsidRDefault="00381FA2" w:rsidP="00016CD7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65" name="Group 65"/>
                                  <wpg:cNvGrpSpPr/>
                                  <wpg:grpSpPr>
                                    <a:xfrm>
                                      <a:off x="1611714" y="104359"/>
                                      <a:ext cx="259558" cy="369570"/>
                                      <a:chOff x="1611714" y="104359"/>
                                      <a:chExt cx="259558" cy="369570"/>
                                    </a:xfrm>
                                  </wpg:grpSpPr>
                                  <wps:wsp>
                                    <wps:cNvPr id="66" name="Freeform: Shape 66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67" name="TextBox 36"/>
                                    <wps:cNvSpPr txBox="1"/>
                                    <wps:spPr>
                                      <a:xfrm>
                                        <a:off x="1611714" y="104359"/>
                                        <a:ext cx="259558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D3381DB" w14:textId="77777777" w:rsidR="00381FA2" w:rsidRDefault="00381FA2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68" name="Group 68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69" name="Freeform: Shape 69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70" name="Flowchart: Terminator 70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71" name="Flowchart: Direct Access Storage 71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72" name="Group 72"/>
                          <wpg:cNvGrpSpPr/>
                          <wpg:grpSpPr>
                            <a:xfrm>
                              <a:off x="327030" y="38100"/>
                              <a:ext cx="1349773" cy="533433"/>
                              <a:chOff x="327030" y="38100"/>
                              <a:chExt cx="1349773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73" name="Flowchart: Preparation 73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" name="TextBox 42"/>
                            <wps:cNvSpPr txBox="1"/>
                            <wps:spPr>
                              <a:xfrm>
                                <a:off x="392757" y="43213"/>
                                <a:ext cx="1284046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2C096D0D" w14:textId="77777777" w:rsidR="00381FA2" w:rsidRDefault="00381FA2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3E0B71" id="_x0000_s1118" style="width:509.25pt;height:120.75pt;mso-position-horizontal-relative:char;mso-position-vertical-relative:line" coordorigin="-1104" coordsize="64674,15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">
                <v:shape id="Rectangle: Diagonal Corners Rounded 1" o:spid="_x0000_s1119" style="position:absolute;left:-1104;top:2530;width:64673;height:12805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5207f #fdfff8;39451f #f5fffd;39451f #f5fffd;47186f #f5fffd;49889f #f3fffe;64225f #efffff;64881f #fffffb;1 #f2fffe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595,0;6356660,0;6467475,92062;6467475,1268302;6452880,1280427;110815,1280427;0,1188365;0,12125;14595,0" o:connectangles="0,0,0,0,0,0,0,0,0" textboxrect="0,0,6435090,1533525"/>
                  <v:textbox>
                    <w:txbxContent>
                      <w:p w14:paraId="7F6F88B7" w14:textId="77777777" w:rsidR="00381FA2" w:rsidRPr="00453226" w:rsidRDefault="00381FA2" w:rsidP="00453226">
                        <w:pPr>
                          <w:kinsoku w:val="0"/>
                          <w:overflowPunct w:val="0"/>
                          <w:jc w:val="both"/>
                          <w:textAlignment w:val="baseline"/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124DEF7" w14:textId="5C83F3B1" w:rsidR="00381FA2" w:rsidRPr="00645CDC" w:rsidRDefault="00381FA2" w:rsidP="0025747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ind w:left="426"/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Phương pháp: </w:t>
                        </w:r>
                      </w:p>
                      <w:p w14:paraId="46D7452F" w14:textId="78AA0133" w:rsidR="00381FA2" w:rsidRPr="00645CDC" w:rsidRDefault="00381FA2" w:rsidP="0025747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60" w:lineRule="auto"/>
                          <w:rPr>
                            <w:rFonts w:ascii="Chu Van An" w:hAnsi="Chu Van An" w:cs="Chu Van An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 xml:space="preserve">Ý nghĩa của đạo hàm cấp hai: Gia tốc tức thời </w:t>
                        </w:r>
                        <w:r w:rsidRPr="0083045F">
                          <w:rPr>
                            <w:noProof/>
                            <w:position w:val="-14"/>
                          </w:rPr>
                          <w:drawing>
                            <wp:inline distT="0" distB="0" distL="0" distR="0" wp14:anchorId="62F6569B" wp14:editId="1F655958">
                              <wp:extent cx="238125" cy="257175"/>
                              <wp:effectExtent l="0" t="0" r="9525" b="9525"/>
                              <wp:docPr id="2124573056" name="Picture 21245730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812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 xml:space="preserve"> tại thời điểm </w:t>
                        </w:r>
                        <w:r w:rsidRPr="0083045F">
                          <w:rPr>
                            <w:noProof/>
                            <w:position w:val="-6"/>
                          </w:rPr>
                          <w:drawing>
                            <wp:inline distT="0" distB="0" distL="0" distR="0" wp14:anchorId="0E214111" wp14:editId="2CC9D037">
                              <wp:extent cx="85725" cy="152400"/>
                              <wp:effectExtent l="0" t="0" r="9525" b="0"/>
                              <wp:docPr id="2124573057" name="Picture 21245730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 xml:space="preserve"> là đạo hàm cấp 2 của hàm số </w:t>
                        </w:r>
                        <w:r w:rsidRPr="0083045F">
                          <w:rPr>
                            <w:noProof/>
                            <w:position w:val="-14"/>
                          </w:rPr>
                          <w:drawing>
                            <wp:inline distT="0" distB="0" distL="0" distR="0" wp14:anchorId="554599CF" wp14:editId="6A2A6D25">
                              <wp:extent cx="561975" cy="257175"/>
                              <wp:effectExtent l="0" t="0" r="9525" b="9525"/>
                              <wp:docPr id="2124573058" name="Picture 21245730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7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1975" cy="257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45CDC">
                          <w:rPr>
                            <w:rFonts w:ascii="Chu Van An" w:hAnsi="Chu Van An" w:cs="Chu Van An"/>
                            <w:sz w:val="24"/>
                            <w:szCs w:val="24"/>
                            <w:lang w:val="fr-FR"/>
                          </w:rPr>
                          <w:t>.</w:t>
                        </w:r>
                        <w:r w:rsidRPr="00645CDC">
                          <w:rPr>
                            <w:rFonts w:ascii="Chu Van An" w:hAnsi="Chu Van An" w:cs="Chu Van An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    </w:t>
                        </w:r>
                        <w:r w:rsidRPr="00645CDC">
                          <w:rPr>
                            <w:rFonts w:ascii="Chu Van An" w:hAnsi="Chu Van An" w:cs="Chu Van An"/>
                            <w:color w:val="0000CC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4DB15DF" w14:textId="63BE8D18" w:rsidR="00381FA2" w:rsidRPr="00453226" w:rsidRDefault="00381FA2" w:rsidP="000334B1">
                        <w:pPr>
                          <w:spacing w:line="360" w:lineRule="auto"/>
                          <w:rPr>
                            <w:rFonts w:ascii="Chu Van An" w:eastAsia="Calibri" w:hAnsi="Chu Van An" w:cs="Chu Van An"/>
                            <w:color w:val="FF0000"/>
                            <w:kern w:val="24"/>
                            <w:sz w:val="24"/>
                            <w:szCs w:val="24"/>
                            <w:lang w:val="vi-VN"/>
                          </w:rPr>
                        </w:pPr>
                      </w:p>
                      <w:p w14:paraId="3878CAB5" w14:textId="77777777" w:rsidR="00381FA2" w:rsidRPr="00453226" w:rsidRDefault="00381FA2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0D05481D" w14:textId="77777777" w:rsidR="00381FA2" w:rsidRPr="00453226" w:rsidRDefault="00381FA2" w:rsidP="003B77C9">
                        <w:pPr>
                          <w:ind w:left="288"/>
                          <w:rPr>
                            <w:rFonts w:ascii="Chu Van An" w:hAnsi="Chu Van An" w:cs="Chu Van An"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1EAC4985" w14:textId="77777777" w:rsidR="00381FA2" w:rsidRPr="00453226" w:rsidRDefault="00381FA2" w:rsidP="003B77C9">
                        <w:pPr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528D23A5" w14:textId="77777777" w:rsidR="00381FA2" w:rsidRPr="00453226" w:rsidRDefault="00381FA2" w:rsidP="003B77C9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58" o:spid="_x0000_s1120" style="position:absolute;left:1508;width:50822;height:5715" coordorigin="1508" coordsize="5082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Group 59" o:spid="_x0000_s1121" style="position:absolute;left:1508;width:50825;height:4857" coordorigin="1508" coordsize="50825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60" o:spid="_x0000_s1122" style="position:absolute;left:1841;width:50492;height:4857" coordorigin="1841" coordsize="5049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<v:shape id="Rectangle: Single Corner Snipped 61" o:spid="_x0000_s1123" style="position:absolute;left:1841;top:380;width:50492;height:4476;visibility:visible;mso-wrap-style:square;v-text-anchor:middle" coordsize="5049197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" path="m,l4825420,r223777,223777l5049197,447554,,447554,,xe" fillcolor="#efddf6 [663]" stroked="f" strokeweight="1.25pt">
                        <v:fill r:id="rId51" o:title="" color2="#fffff7" type="pattern"/>
                        <v:path arrowok="t" o:connecttype="custom" o:connectlocs="0,0;4825420,0;5049197,223777;5049197,447554;0,447554;0,0" o:connectangles="0,0,0,0,0,0"/>
                      </v:shape>
                      <v:group id="Group 62" o:spid="_x0000_s1124" style="position:absolute;left:15021;width:35883;height:4857" coordorigin="15021" coordsize="3588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group id="Group 63" o:spid="_x0000_s1125" style="position:absolute;left:16117;top:1043;width:34787;height:3696" coordorigin="16117,1043" coordsize="3478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shape id="Arrow: Chevron 64" o:spid="_x0000_s1126" type="#_x0000_t55" style="position:absolute;left:17617;top:1051;width:33287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" adj="2121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026877EB" w14:textId="77777777" w:rsidR="00381FA2" w:rsidRPr="001006B9" w:rsidRDefault="00381FA2" w:rsidP="00645CDC">
                                  <w:pPr>
                                    <w:rPr>
                                      <w:b/>
                                      <w:color w:val="0033CC"/>
                                      <w:szCs w:val="24"/>
                                      <w:lang w:val="fr-FR"/>
                                    </w:rPr>
                                  </w:pPr>
                                  <w:r w:rsidRPr="001006B9">
                                    <w:rPr>
                                      <w:rFonts w:ascii="Chu Van An" w:hAnsi="Chu Van An" w:cs="Chu Van An"/>
                                      <w:b/>
                                      <w:iCs/>
                                      <w:color w:val="0033CC"/>
                                      <w:sz w:val="24"/>
                                      <w:szCs w:val="24"/>
                                    </w:rPr>
                                    <w:t>Ý nghĩa cơ học của đạo hàm cấp hai</w:t>
                                  </w:r>
                                </w:p>
                                <w:p w14:paraId="0B9D50DA" w14:textId="7C5FCDD6" w:rsidR="00381FA2" w:rsidRPr="00016CD7" w:rsidRDefault="00381FA2" w:rsidP="00016CD7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65" o:spid="_x0000_s1127" style="position:absolute;left:16117;top:1043;width:2595;height:3696" coordorigin="16117,1043" coordsize="2595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    <v:shape id="Freeform: Shape 66" o:spid="_x0000_s1128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29" type="#_x0000_t202" style="position:absolute;left:16117;top:1043;width:2595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          <v:textbox>
                                <w:txbxContent>
                                  <w:p w14:paraId="2D3381DB" w14:textId="77777777" w:rsidR="00381FA2" w:rsidRDefault="00381FA2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68" o:spid="_x0000_s1130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<v:shape id="Freeform: Shape 69" o:spid="_x0000_s1131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70" o:spid="_x0000_s1132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71" o:spid="_x0000_s1133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72" o:spid="_x0000_s1134" style="position:absolute;left:3270;top:381;width:13498;height:5334" coordorigin="3270,381" coordsize="13497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Flowchart: Preparation 73" o:spid="_x0000_s1135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vEo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zCfx/CT9ALp4AAAD//wMAUEsBAi0AFAAGAAgAAAAhANvh9svuAAAAhQEAABMAAAAAAAAAAAAA&#10;AAAAAAAAAFtDb250ZW50X1R5cGVzXS54bWxQSwECLQAUAAYACAAAACEAWvQsW78AAAAVAQAACwAA&#10;AAAAAAAAAAAAAAAfAQAAX3JlbHMvLnJlbHNQSwECLQAUAAYACAAAACEAAWrxKM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36" type="#_x0000_t202" style="position:absolute;left:3927;top:432;width:12841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" filled="f" stroked="f">
                      <v:shadow on="t" color="black" opacity="20971f" offset="0,2.2pt"/>
                      <v:textbox style="mso-fit-shape-to-text:t">
                        <w:txbxContent>
                          <w:p w14:paraId="2C096D0D" w14:textId="77777777" w:rsidR="00381FA2" w:rsidRDefault="00381FA2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②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EFB3FDB" w14:textId="5B522F01" w:rsidR="003B77C9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573C4B22" w14:textId="77777777" w:rsidR="001006B9" w:rsidRPr="007C2E49" w:rsidRDefault="000334B1" w:rsidP="001006B9">
      <w:pPr>
        <w:rPr>
          <w:rFonts w:ascii="Chu Van An" w:hAnsi="Chu Van An" w:cs="Chu Van An"/>
          <w:sz w:val="24"/>
          <w:szCs w:val="24"/>
          <w:lang w:val="fr-FR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1: </w:t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 xml:space="preserve">Một chất điểm chuyển động thẳng được xác định bởi phương trình : </w:t>
      </w:r>
      <w:r w:rsidR="001006B9" w:rsidRPr="007C2E49">
        <w:rPr>
          <w:rFonts w:ascii="Chu Van An" w:hAnsi="Chu Van An" w:cs="Chu Van An"/>
          <w:noProof/>
          <w:position w:val="-6"/>
          <w:sz w:val="24"/>
          <w:szCs w:val="24"/>
        </w:rPr>
        <w:drawing>
          <wp:inline distT="0" distB="0" distL="0" distR="0" wp14:anchorId="55A8D986" wp14:editId="49ADD773">
            <wp:extent cx="1152525" cy="200025"/>
            <wp:effectExtent l="0" t="0" r="9525" b="9525"/>
            <wp:docPr id="2124573059" name="Picture 2124573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8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 xml:space="preserve">, trong đó t tính bằng giây và s tính bằng mét. Tính gia tốc của chuyển động khi </w:t>
      </w:r>
      <w:r w:rsidR="001006B9" w:rsidRPr="007C2E49">
        <w:rPr>
          <w:rFonts w:ascii="Chu Van An" w:hAnsi="Chu Van An" w:cs="Chu Van An"/>
          <w:noProof/>
          <w:position w:val="-6"/>
          <w:sz w:val="24"/>
          <w:szCs w:val="24"/>
        </w:rPr>
        <w:drawing>
          <wp:inline distT="0" distB="0" distL="0" distR="0" wp14:anchorId="2D2F3497" wp14:editId="07014838">
            <wp:extent cx="314325" cy="180975"/>
            <wp:effectExtent l="0" t="0" r="9525" b="9525"/>
            <wp:docPr id="2124573060" name="Picture 2124573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9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6B9" w:rsidRPr="007C2E49">
        <w:rPr>
          <w:rFonts w:ascii="Chu Van An" w:hAnsi="Chu Van An" w:cs="Chu Van An"/>
          <w:sz w:val="24"/>
          <w:szCs w:val="24"/>
          <w:lang w:val="fr-FR"/>
        </w:rPr>
        <w:t>.</w:t>
      </w:r>
    </w:p>
    <w:p w14:paraId="7D9773AF" w14:textId="3F1B396F" w:rsidR="000334B1" w:rsidRPr="007C2E49" w:rsidRDefault="000334B1" w:rsidP="001006B9">
      <w:pPr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42B9B806" w14:textId="77777777" w:rsidR="001006B9" w:rsidRPr="007C2E49" w:rsidRDefault="001006B9" w:rsidP="0025747F">
      <w:pPr>
        <w:pStyle w:val="ListParagraph"/>
        <w:numPr>
          <w:ilvl w:val="0"/>
          <w:numId w:val="5"/>
        </w:numPr>
        <w:spacing w:after="200" w:line="276" w:lineRule="auto"/>
        <w:rPr>
          <w:rFonts w:ascii="Chu Van An" w:eastAsia="Calibri" w:hAnsi="Chu Van An" w:cs="Chu Van An"/>
          <w:sz w:val="24"/>
          <w:szCs w:val="24"/>
          <w:lang w:val="fr-FR"/>
        </w:rPr>
      </w:pPr>
      <w:r w:rsidRPr="007C2E49">
        <w:rPr>
          <w:rFonts w:ascii="Chu Van An" w:eastAsia="Calibri" w:hAnsi="Chu Van An" w:cs="Chu Van An"/>
          <w:sz w:val="24"/>
          <w:szCs w:val="24"/>
          <w:lang w:val="fr-FR"/>
        </w:rPr>
        <w:t xml:space="preserve">Gia tốc chuyển động tại </w:t>
      </w:r>
      <w:r w:rsidRPr="007C2E49">
        <w:rPr>
          <w:rFonts w:ascii="Chu Van An" w:eastAsia="Times New Roman" w:hAnsi="Chu Van An" w:cs="Chu Van An"/>
          <w:noProof/>
          <w:position w:val="-6"/>
          <w:sz w:val="24"/>
          <w:szCs w:val="24"/>
        </w:rPr>
        <w:drawing>
          <wp:inline distT="0" distB="0" distL="0" distR="0" wp14:anchorId="4BC08E25" wp14:editId="351A09E4">
            <wp:extent cx="381000" cy="180975"/>
            <wp:effectExtent l="0" t="0" r="0" b="9525"/>
            <wp:docPr id="2124573061" name="Picture 2124573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0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 xml:space="preserve"> là </w:t>
      </w:r>
      <w:r w:rsidRPr="007C2E49">
        <w:rPr>
          <w:rFonts w:ascii="Chu Van An" w:eastAsia="Times New Roman" w:hAnsi="Chu Van An" w:cs="Chu Van An"/>
          <w:noProof/>
          <w:position w:val="-14"/>
          <w:sz w:val="24"/>
          <w:szCs w:val="24"/>
        </w:rPr>
        <w:drawing>
          <wp:inline distT="0" distB="0" distL="0" distR="0" wp14:anchorId="42FA519C" wp14:editId="1819A916">
            <wp:extent cx="381000" cy="257175"/>
            <wp:effectExtent l="0" t="0" r="0" b="9525"/>
            <wp:docPr id="2124573062" name="Picture 212457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1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59D43" w14:textId="77777777" w:rsidR="001006B9" w:rsidRPr="007C2E49" w:rsidRDefault="001006B9" w:rsidP="0025747F">
      <w:pPr>
        <w:pStyle w:val="ListParagraph"/>
        <w:numPr>
          <w:ilvl w:val="0"/>
          <w:numId w:val="5"/>
        </w:numPr>
        <w:spacing w:after="200" w:line="276" w:lineRule="auto"/>
        <w:rPr>
          <w:rFonts w:ascii="Chu Van An" w:eastAsia="Calibri" w:hAnsi="Chu Van An" w:cs="Chu Van An"/>
          <w:sz w:val="24"/>
          <w:szCs w:val="24"/>
          <w:lang w:val="fr-FR"/>
        </w:rPr>
      </w:pPr>
      <w:r w:rsidRPr="007C2E49">
        <w:rPr>
          <w:rFonts w:ascii="Chu Van An" w:eastAsia="Calibri" w:hAnsi="Chu Van An" w:cs="Chu Van An"/>
          <w:sz w:val="24"/>
          <w:szCs w:val="24"/>
          <w:lang w:val="fr-FR"/>
        </w:rPr>
        <w:t xml:space="preserve">Ta có: </w:t>
      </w:r>
      <w:r w:rsidRPr="007C2E49">
        <w:rPr>
          <w:rFonts w:ascii="Chu Van An" w:eastAsia="Times New Roman" w:hAnsi="Chu Van An" w:cs="Chu Van An"/>
          <w:noProof/>
          <w:position w:val="-14"/>
          <w:sz w:val="24"/>
          <w:szCs w:val="24"/>
        </w:rPr>
        <w:drawing>
          <wp:inline distT="0" distB="0" distL="0" distR="0" wp14:anchorId="2B787B8C" wp14:editId="4828796F">
            <wp:extent cx="1133475" cy="257175"/>
            <wp:effectExtent l="0" t="0" r="9525" b="9525"/>
            <wp:docPr id="2124573063" name="Picture 2124573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2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F0070" w14:textId="77777777" w:rsidR="001006B9" w:rsidRPr="007C2E49" w:rsidRDefault="001006B9" w:rsidP="0025747F">
      <w:pPr>
        <w:pStyle w:val="ListParagraph"/>
        <w:numPr>
          <w:ilvl w:val="0"/>
          <w:numId w:val="5"/>
        </w:numPr>
        <w:spacing w:after="200" w:line="276" w:lineRule="auto"/>
        <w:rPr>
          <w:rFonts w:ascii="Chu Van An" w:eastAsia="Calibri" w:hAnsi="Chu Van An" w:cs="Chu Van An"/>
          <w:sz w:val="24"/>
          <w:szCs w:val="24"/>
          <w:lang w:val="fr-FR"/>
        </w:rPr>
      </w:pPr>
      <w:r w:rsidRPr="007C2E49">
        <w:rPr>
          <w:rFonts w:ascii="Chu Van An" w:eastAsia="Times New Roman" w:hAnsi="Chu Van An" w:cs="Chu Van An"/>
          <w:noProof/>
          <w:position w:val="-14"/>
          <w:sz w:val="24"/>
          <w:szCs w:val="24"/>
        </w:rPr>
        <w:drawing>
          <wp:inline distT="0" distB="0" distL="0" distR="0" wp14:anchorId="53C76D6A" wp14:editId="24BD7066">
            <wp:extent cx="1990725" cy="257175"/>
            <wp:effectExtent l="0" t="0" r="9525" b="9525"/>
            <wp:docPr id="2124573064" name="Picture 2124573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3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E49">
        <w:rPr>
          <w:rFonts w:ascii="Chu Van An" w:eastAsia="Calibri" w:hAnsi="Chu Van An" w:cs="Chu Van An"/>
          <w:sz w:val="24"/>
          <w:szCs w:val="24"/>
          <w:lang w:val="fr-FR"/>
        </w:rPr>
        <w:t>.</w:t>
      </w:r>
    </w:p>
    <w:p w14:paraId="27D5B473" w14:textId="77777777" w:rsidR="001006B9" w:rsidRPr="007C2E49" w:rsidRDefault="000334B1" w:rsidP="001006B9">
      <w:pPr>
        <w:tabs>
          <w:tab w:val="left" w:pos="2268"/>
        </w:tabs>
        <w:spacing w:before="200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2: </w: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Cho chuyển động thẳng xác định bởi phương trình </w:t>
      </w:r>
      <w:r w:rsidR="001006B9"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680" w:dyaOrig="320" w14:anchorId="6B28A5B2">
          <v:shape id="_x0000_i1296" type="#_x0000_t75" style="width:83.7pt;height:15.9pt" o:ole="">
            <v:imagedata r:id="rId359" o:title=""/>
          </v:shape>
          <o:OLEObject Type="Embed" ProgID="Equation.DSMT4" ShapeID="_x0000_i1296" DrawAspect="Content" ObjectID="_1690428701" r:id="rId360"/>
        </w:objec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, trong đó </w:t>
      </w:r>
      <w:r w:rsidR="001006B9"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139" w:dyaOrig="240" w14:anchorId="11697DF3">
          <v:shape id="_x0000_i1297" type="#_x0000_t75" style="width:6.7pt;height:11.7pt" o:ole="">
            <v:imagedata r:id="rId361" o:title=""/>
          </v:shape>
          <o:OLEObject Type="Embed" ProgID="Equation.DSMT4" ShapeID="_x0000_i1297" DrawAspect="Content" ObjectID="_1690428702" r:id="rId362"/>
        </w:objec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 tính bằng giây và </w:t>
      </w:r>
      <w:r w:rsidR="001006B9" w:rsidRPr="007C2E49">
        <w:rPr>
          <w:rFonts w:ascii="Chu Van An" w:eastAsia="Times New Roman" w:hAnsi="Chu Van An" w:cs="Chu Van An"/>
          <w:position w:val="-6"/>
          <w:sz w:val="24"/>
          <w:szCs w:val="24"/>
        </w:rPr>
        <w:object w:dxaOrig="220" w:dyaOrig="279" w14:anchorId="1711967E">
          <v:shape id="_x0000_i1298" type="#_x0000_t75" style="width:10.9pt;height:14.25pt" o:ole="">
            <v:imagedata r:id="rId363" o:title=""/>
          </v:shape>
          <o:OLEObject Type="Embed" ProgID="Equation.DSMT4" ShapeID="_x0000_i1298" DrawAspect="Content" ObjectID="_1690428703" r:id="rId364"/>
        </w:object>
      </w:r>
      <w:r w:rsidR="001006B9" w:rsidRPr="007C2E49">
        <w:rPr>
          <w:rFonts w:ascii="Chu Van An" w:eastAsia="Times New Roman" w:hAnsi="Chu Van An" w:cs="Chu Van An"/>
          <w:sz w:val="24"/>
          <w:szCs w:val="24"/>
        </w:rPr>
        <w:t xml:space="preserve"> tính bằng mét. Tính vận tốc của chuyển động tại thời điểm gia tốc triệt tiêu.</w:t>
      </w:r>
    </w:p>
    <w:p w14:paraId="3568B73D" w14:textId="4C786FF3" w:rsidR="00D757F1" w:rsidRPr="007C2E49" w:rsidRDefault="000334B1" w:rsidP="001006B9">
      <w:pPr>
        <w:tabs>
          <w:tab w:val="left" w:pos="2268"/>
        </w:tabs>
        <w:spacing w:before="200"/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7E996394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Vận tốc của chuyển động chính là đạo hàm cấp một của quãng đường: </w:t>
      </w:r>
      <w:r w:rsidRPr="007C2E49">
        <w:rPr>
          <w:rFonts w:ascii="Chu Van An" w:hAnsi="Chu Van An" w:cs="Chu Van An"/>
          <w:position w:val="-6"/>
          <w:sz w:val="24"/>
          <w:szCs w:val="24"/>
        </w:rPr>
        <w:object w:dxaOrig="2020" w:dyaOrig="320" w14:anchorId="1E33A539">
          <v:shape id="_x0000_i1299" type="#_x0000_t75" style="width:101.3pt;height:15.9pt" o:ole="">
            <v:imagedata r:id="rId365" o:title=""/>
          </v:shape>
          <o:OLEObject Type="Embed" ProgID="Equation.DSMT4" ShapeID="_x0000_i1299" DrawAspect="Content" ObjectID="_1690428704" r:id="rId366"/>
        </w:object>
      </w:r>
    </w:p>
    <w:p w14:paraId="5D8E24AB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Gia tốc của chuyển động chính là đạo hàm cấp hai của quãng đường: </w:t>
      </w:r>
      <w:r w:rsidRPr="007C2E49">
        <w:rPr>
          <w:rFonts w:ascii="Chu Van An" w:hAnsi="Chu Van An" w:cs="Chu Van An"/>
          <w:position w:val="-6"/>
          <w:sz w:val="24"/>
          <w:szCs w:val="24"/>
        </w:rPr>
        <w:object w:dxaOrig="1579" w:dyaOrig="279" w14:anchorId="3E562D76">
          <v:shape id="_x0000_i1300" type="#_x0000_t75" style="width:78.7pt;height:14.25pt" o:ole="">
            <v:imagedata r:id="rId367" o:title=""/>
          </v:shape>
          <o:OLEObject Type="Embed" ProgID="Equation.DSMT4" ShapeID="_x0000_i1300" DrawAspect="Content" ObjectID="_1690428705" r:id="rId368"/>
        </w:object>
      </w:r>
    </w:p>
    <w:p w14:paraId="3121905C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Gia tốc triệt tiêu khi </w:t>
      </w:r>
      <w:r w:rsidRPr="007C2E49">
        <w:rPr>
          <w:rFonts w:ascii="Chu Van An" w:hAnsi="Chu Van An" w:cs="Chu Van An"/>
          <w:sz w:val="24"/>
          <w:szCs w:val="24"/>
        </w:rPr>
        <w:object w:dxaOrig="660" w:dyaOrig="279" w14:anchorId="0B1AD2B9">
          <v:shape id="_x0000_i1301" type="#_x0000_t75" style="width:32.65pt;height:14.25pt" o:ole="">
            <v:imagedata r:id="rId369" o:title=""/>
          </v:shape>
          <o:OLEObject Type="Embed" ProgID="Equation.DSMT4" ShapeID="_x0000_i1301" DrawAspect="Content" ObjectID="_1690428706" r:id="rId370"/>
        </w:object>
      </w:r>
      <w:r w:rsidRPr="007C2E49">
        <w:rPr>
          <w:rFonts w:ascii="Chu Van An" w:eastAsia="Times New Roman" w:hAnsi="Chu Van An" w:cs="Chu Van An"/>
          <w:sz w:val="24"/>
          <w:szCs w:val="24"/>
        </w:rPr>
        <w:t xml:space="preserve"> </w:t>
      </w:r>
      <w:r w:rsidRPr="007C2E49">
        <w:rPr>
          <w:rFonts w:ascii="Chu Van An" w:hAnsi="Chu Van An" w:cs="Chu Van An"/>
          <w:sz w:val="24"/>
          <w:szCs w:val="24"/>
        </w:rPr>
        <w:object w:dxaOrig="780" w:dyaOrig="279" w14:anchorId="1F12C84B">
          <v:shape id="_x0000_i1302" type="#_x0000_t75" style="width:39.35pt;height:14.25pt" o:ole="">
            <v:imagedata r:id="rId371" o:title=""/>
          </v:shape>
          <o:OLEObject Type="Embed" ProgID="Equation.DSMT4" ShapeID="_x0000_i1302" DrawAspect="Content" ObjectID="_1690428707" r:id="rId372"/>
        </w:object>
      </w:r>
      <w:r w:rsidRPr="007C2E49">
        <w:rPr>
          <w:rFonts w:ascii="Chu Van An" w:eastAsia="Times New Roman" w:hAnsi="Chu Van An" w:cs="Chu Van An"/>
          <w:sz w:val="24"/>
          <w:szCs w:val="24"/>
        </w:rPr>
        <w:t>.</w:t>
      </w:r>
    </w:p>
    <w:p w14:paraId="6FABE3E6" w14:textId="77777777" w:rsidR="001006B9" w:rsidRPr="007C2E49" w:rsidRDefault="001006B9" w:rsidP="0025747F">
      <w:pPr>
        <w:pStyle w:val="ListParagraph"/>
        <w:numPr>
          <w:ilvl w:val="0"/>
          <w:numId w:val="6"/>
        </w:numPr>
        <w:spacing w:before="120" w:after="0" w:line="276" w:lineRule="auto"/>
        <w:rPr>
          <w:rFonts w:ascii="Chu Van An" w:eastAsia="Times New Roman" w:hAnsi="Chu Van An" w:cs="Chu Van An"/>
          <w:sz w:val="24"/>
          <w:szCs w:val="24"/>
        </w:rPr>
      </w:pPr>
      <w:r w:rsidRPr="007C2E49">
        <w:rPr>
          <w:rFonts w:ascii="Chu Van An" w:eastAsia="Times New Roman" w:hAnsi="Chu Van An" w:cs="Chu Van An"/>
          <w:sz w:val="24"/>
          <w:szCs w:val="24"/>
        </w:rPr>
        <w:t xml:space="preserve">Khi đó vận tốc của chuyển động là </w:t>
      </w:r>
      <w:r w:rsidRPr="007C2E49">
        <w:rPr>
          <w:rFonts w:ascii="Chu Van An" w:hAnsi="Chu Van An" w:cs="Chu Van An"/>
          <w:position w:val="-14"/>
          <w:sz w:val="24"/>
          <w:szCs w:val="24"/>
        </w:rPr>
        <w:object w:dxaOrig="1420" w:dyaOrig="400" w14:anchorId="2E9AAADB">
          <v:shape id="_x0000_i1303" type="#_x0000_t75" style="width:71.15pt;height:20.1pt" o:ole="">
            <v:imagedata r:id="rId373" o:title=""/>
          </v:shape>
          <o:OLEObject Type="Embed" ProgID="Equation.DSMT4" ShapeID="_x0000_i1303" DrawAspect="Content" ObjectID="_1690428708" r:id="rId374"/>
        </w:object>
      </w:r>
      <w:r w:rsidRPr="007C2E49">
        <w:rPr>
          <w:rFonts w:ascii="Chu Van An" w:eastAsia="Times New Roman" w:hAnsi="Chu Van An" w:cs="Chu Van An"/>
          <w:sz w:val="24"/>
          <w:szCs w:val="24"/>
        </w:rPr>
        <w:t>.</w:t>
      </w:r>
    </w:p>
    <w:p w14:paraId="3E6521AB" w14:textId="0646EA12" w:rsidR="00016CD7" w:rsidRPr="007C2E49" w:rsidRDefault="000334B1" w:rsidP="00016CD7">
      <w:pPr>
        <w:rPr>
          <w:rFonts w:ascii="Chu Van An" w:hAnsi="Chu Van An" w:cs="Chu Van An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Câu 3: </w: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Một chất điểm chuyển động theo quy luật </w:t>
      </w:r>
      <w:r w:rsidR="001006B9" w:rsidRPr="007C2E49">
        <w:rPr>
          <w:rFonts w:ascii="Chu Van An" w:eastAsiaTheme="minorHAnsi" w:hAnsi="Chu Van An" w:cs="Chu Van An"/>
          <w:position w:val="-14"/>
          <w:sz w:val="24"/>
          <w:szCs w:val="24"/>
          <w:lang w:val="x-none" w:eastAsia="x-none"/>
        </w:rPr>
        <w:object w:dxaOrig="1500" w:dyaOrig="400" w14:anchorId="42F7D8F1">
          <v:shape id="_x0000_i1304" type="#_x0000_t75" style="width:75.35pt;height:20.1pt" o:ole="">
            <v:imagedata r:id="rId375" o:title=""/>
          </v:shape>
          <o:OLEObject Type="Embed" ProgID="Equation.DSMT4" ShapeID="_x0000_i1304" DrawAspect="Content" ObjectID="_1690428709" r:id="rId376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với </w:t>
      </w:r>
      <w:r w:rsidR="001006B9" w:rsidRPr="007C2E49">
        <w:rPr>
          <w:rFonts w:ascii="Chu Van An" w:eastAsiaTheme="minorHAnsi" w:hAnsi="Chu Van An" w:cs="Chu Van An"/>
          <w:position w:val="-6"/>
          <w:sz w:val="24"/>
          <w:szCs w:val="24"/>
          <w:lang w:val="x-none" w:eastAsia="x-none"/>
        </w:rPr>
        <w:object w:dxaOrig="135" w:dyaOrig="240" w14:anchorId="394A7443">
          <v:shape id="_x0000_i1305" type="#_x0000_t75" style="width:6.7pt;height:11.7pt" o:ole="">
            <v:imagedata r:id="rId377" o:title=""/>
          </v:shape>
          <o:OLEObject Type="Embed" ProgID="Equation.DSMT4" ShapeID="_x0000_i1305" DrawAspect="Content" ObjectID="_1690428710" r:id="rId378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là thời gian tính từ lúc bắt đầu chuyển động, </w:t>
      </w:r>
      <w:r w:rsidR="001006B9" w:rsidRPr="007C2E49">
        <w:rPr>
          <w:rFonts w:ascii="Chu Van An" w:eastAsiaTheme="minorHAnsi" w:hAnsi="Chu Van An" w:cs="Chu Van An"/>
          <w:position w:val="-14"/>
          <w:sz w:val="24"/>
          <w:szCs w:val="24"/>
          <w:lang w:val="x-none" w:eastAsia="x-none"/>
        </w:rPr>
        <w:object w:dxaOrig="460" w:dyaOrig="400" w14:anchorId="785AF897">
          <v:shape id="_x0000_i1306" type="#_x0000_t75" style="width:23.45pt;height:20.1pt" o:ole="">
            <v:imagedata r:id="rId379" o:title=""/>
          </v:shape>
          <o:OLEObject Type="Embed" ProgID="Equation.DSMT4" ShapeID="_x0000_i1306" DrawAspect="Content" ObjectID="_1690428711" r:id="rId380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là quãng đường đi được trong khoảng thời gian </w:t>
      </w:r>
      <w:r w:rsidR="001006B9" w:rsidRPr="007C2E49">
        <w:rPr>
          <w:rFonts w:ascii="Chu Van An" w:eastAsiaTheme="minorHAnsi" w:hAnsi="Chu Van An" w:cs="Chu Van An"/>
          <w:position w:val="-6"/>
          <w:sz w:val="24"/>
          <w:szCs w:val="24"/>
          <w:lang w:val="x-none" w:eastAsia="x-none"/>
        </w:rPr>
        <w:object w:dxaOrig="135" w:dyaOrig="240" w14:anchorId="54FFB948">
          <v:shape id="_x0000_i1307" type="#_x0000_t75" style="width:6.7pt;height:11.7pt" o:ole="">
            <v:imagedata r:id="rId377" o:title=""/>
          </v:shape>
          <o:OLEObject Type="Embed" ProgID="Equation.DSMT4" ShapeID="_x0000_i1307" DrawAspect="Content" ObjectID="_1690428712" r:id="rId381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. Tính thời điểm </w:t>
      </w:r>
      <w:r w:rsidR="001006B9" w:rsidRPr="007C2E49">
        <w:rPr>
          <w:rFonts w:ascii="Chu Van An" w:eastAsiaTheme="minorHAnsi" w:hAnsi="Chu Van An" w:cs="Chu Van An"/>
          <w:position w:val="-6"/>
          <w:sz w:val="24"/>
          <w:szCs w:val="24"/>
          <w:lang w:val="x-none" w:eastAsia="x-none"/>
        </w:rPr>
        <w:object w:dxaOrig="135" w:dyaOrig="240" w14:anchorId="7173E5E1">
          <v:shape id="_x0000_i1308" type="#_x0000_t75" style="width:6.7pt;height:11.7pt" o:ole="">
            <v:imagedata r:id="rId377" o:title=""/>
          </v:shape>
          <o:OLEObject Type="Embed" ProgID="Equation.DSMT4" ShapeID="_x0000_i1308" DrawAspect="Content" ObjectID="_1690428713" r:id="rId382"/>
        </w:object>
      </w:r>
      <w:r w:rsidR="001006B9" w:rsidRPr="007C2E49">
        <w:rPr>
          <w:rFonts w:ascii="Chu Van An" w:hAnsi="Chu Van An" w:cs="Chu Van An"/>
          <w:sz w:val="24"/>
          <w:szCs w:val="24"/>
          <w:lang w:val="x-none" w:eastAsia="x-none"/>
        </w:rPr>
        <w:t xml:space="preserve"> tại đó vận tốc đạt giá trị lớn nhất.</w:t>
      </w:r>
    </w:p>
    <w:p w14:paraId="48C96594" w14:textId="77777777" w:rsidR="00016CD7" w:rsidRPr="007C2E49" w:rsidRDefault="00016CD7" w:rsidP="00016CD7">
      <w:pPr>
        <w:jc w:val="center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7C2E49">
        <w:rPr>
          <w:rFonts w:ascii="Chu Van An" w:hAnsi="Chu Van An" w:cs="Chu Van An"/>
          <w:b/>
          <w:bCs/>
          <w:color w:val="0000CC"/>
          <w:sz w:val="24"/>
          <w:szCs w:val="24"/>
        </w:rPr>
        <w:t>Lời giải</w:t>
      </w:r>
    </w:p>
    <w:p w14:paraId="2D384A55" w14:textId="603439B0" w:rsidR="001006B9" w:rsidRPr="007C2E49" w:rsidRDefault="001006B9" w:rsidP="001006B9">
      <w:pPr>
        <w:tabs>
          <w:tab w:val="left" w:pos="993"/>
        </w:tabs>
        <w:spacing w:after="0" w:line="276" w:lineRule="auto"/>
        <w:jc w:val="both"/>
        <w:rPr>
          <w:rFonts w:ascii="Chu Van An" w:eastAsia="Times New Roman" w:hAnsi="Chu Van An" w:cs="Chu Van An"/>
          <w:sz w:val="24"/>
          <w:szCs w:val="24"/>
          <w:lang w:val="x-none" w:eastAsia="x-none"/>
        </w:rPr>
      </w:pPr>
      <w:r w:rsidRPr="007C2E49">
        <w:rPr>
          <w:rFonts w:ascii="Chu Van An" w:eastAsia="Times New Roman" w:hAnsi="Chu Van An" w:cs="Chu Van An"/>
          <w:sz w:val="24"/>
          <w:szCs w:val="24"/>
          <w:lang w:val="fr-FR" w:eastAsia="x-none"/>
        </w:rPr>
        <w:tab/>
        <w:t xml:space="preserve">Ta có </w:t>
      </w:r>
      <w:r w:rsidRPr="007C2E49">
        <w:rPr>
          <w:rFonts w:ascii="Chu Van An" w:hAnsi="Chu Van An" w:cs="Chu Van An"/>
          <w:position w:val="-14"/>
          <w:sz w:val="24"/>
          <w:szCs w:val="24"/>
        </w:rPr>
        <w:object w:dxaOrig="2320" w:dyaOrig="400" w14:anchorId="10203275">
          <v:shape id="_x0000_i1309" type="#_x0000_t75" style="width:116.35pt;height:20.1pt" o:ole="">
            <v:imagedata r:id="rId383" o:title=""/>
          </v:shape>
          <o:OLEObject Type="Embed" ProgID="Equation.DSMT4" ShapeID="_x0000_i1309" DrawAspect="Content" ObjectID="_1690428714" r:id="rId384"/>
        </w:object>
      </w:r>
      <w:r w:rsidRPr="007C2E49">
        <w:rPr>
          <w:rFonts w:ascii="Chu Van An" w:eastAsia="Times New Roman" w:hAnsi="Chu Van An" w:cs="Chu Van An"/>
          <w:sz w:val="24"/>
          <w:szCs w:val="24"/>
          <w:lang w:val="fr-FR" w:eastAsia="x-none"/>
        </w:rPr>
        <w:t xml:space="preserve"> có đồ thị là Parabol, do đó </w:t>
      </w:r>
      <w:r w:rsidRPr="007C2E49">
        <w:rPr>
          <w:rFonts w:ascii="Chu Van An" w:hAnsi="Chu Van An" w:cs="Chu Van An"/>
          <w:position w:val="-24"/>
          <w:sz w:val="24"/>
          <w:szCs w:val="24"/>
        </w:rPr>
        <w:object w:dxaOrig="2240" w:dyaOrig="620" w14:anchorId="3E3C5FE9">
          <v:shape id="_x0000_i1310" type="#_x0000_t75" style="width:112.2pt;height:31pt" o:ole="">
            <v:imagedata r:id="rId385" o:title=""/>
          </v:shape>
          <o:OLEObject Type="Embed" ProgID="Equation.DSMT4" ShapeID="_x0000_i1310" DrawAspect="Content" ObjectID="_1690428715" r:id="rId386"/>
        </w:object>
      </w:r>
    </w:p>
    <w:p w14:paraId="77E71887" w14:textId="77777777" w:rsidR="001006B9" w:rsidRPr="007C2E49" w:rsidRDefault="001006B9" w:rsidP="001006B9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bookmarkStart w:id="118" w:name="_Hlk74591292"/>
      <w:r w:rsidRPr="007C2E49">
        <w:rPr>
          <w:rFonts w:ascii="Chu Van An" w:hAnsi="Chu Van An" w:cs="Chu Van An"/>
          <w:color w:val="0000CC"/>
          <w:sz w:val="24"/>
          <w:szCs w:val="24"/>
          <w:shd w:val="clear" w:color="auto" w:fill="F9FFE5"/>
        </w:rPr>
        <w:sym w:font="Wingdings" w:char="F031"/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7C2E49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768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5727"/>
        <w:gridCol w:w="5041"/>
      </w:tblGrid>
      <w:tr w:rsidR="00CB6074" w:rsidRPr="00B537E9" w14:paraId="4978AFA4" w14:textId="77777777" w:rsidTr="00CB6074">
        <w:tc>
          <w:tcPr>
            <w:tcW w:w="5727" w:type="dxa"/>
            <w:shd w:val="clear" w:color="auto" w:fill="auto"/>
          </w:tcPr>
          <w:p w14:paraId="7B65CB82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</w:rPr>
            </w:pPr>
            <w:r w:rsidRPr="00B537E9">
              <w:rPr>
                <w:rFonts w:ascii="Chu Van An" w:hAnsi="Chu Van An" w:cs="Chu Van An"/>
                <w:b/>
                <w:color w:val="0000FF"/>
              </w:rPr>
              <w:t>Câu 1: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hAnsi="Chu Van An" w:cs="Chu Van An"/>
              </w:rPr>
              <w:t xml:space="preserve">Phương trình chuyển động của một chất điểm được biểu thị bởi công thức </w:t>
            </w:r>
            <w:r w:rsidRPr="00B537E9">
              <w:rPr>
                <w:rFonts w:ascii="Chu Van An" w:eastAsia="Arial" w:hAnsi="Chu Van An" w:cs="Chu Van An"/>
                <w:position w:val="-14"/>
              </w:rPr>
              <w:object w:dxaOrig="2280" w:dyaOrig="405" w14:anchorId="04750308">
                <v:shape id="_x0000_i10204" type="#_x0000_t75" style="width:113.85pt;height:20.1pt" o:ole="">
                  <v:imagedata r:id="rId387" o:title=""/>
                </v:shape>
                <o:OLEObject Type="Embed" ProgID="Equation.DSMT4" ShapeID="_x0000_i10204" DrawAspect="Content" ObjectID="_1690428716" r:id="rId388"/>
              </w:object>
            </w:r>
            <w:r w:rsidRPr="00B537E9">
              <w:rPr>
                <w:rFonts w:ascii="Chu Van An" w:hAnsi="Chu Van An" w:cs="Chu Van An"/>
              </w:rPr>
              <w:t xml:space="preserve">, trong đó </w:t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495" w:dyaOrig="285" w14:anchorId="18020AA6">
                <v:shape id="_x0000_i10205" type="#_x0000_t75" style="width:25.1pt;height:14.25pt" o:ole="">
                  <v:imagedata r:id="rId389" o:title=""/>
                </v:shape>
                <o:OLEObject Type="Embed" ProgID="Equation.DSMT4" ShapeID="_x0000_i10205" DrawAspect="Content" ObjectID="_1690428717" r:id="rId390"/>
              </w:object>
            </w:r>
            <w:r w:rsidRPr="00B537E9">
              <w:rPr>
                <w:rFonts w:ascii="Chu Van An" w:hAnsi="Chu Van An" w:cs="Chu Van An"/>
              </w:rPr>
              <w:t xml:space="preserve"> và </w:t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135" w:dyaOrig="240" w14:anchorId="215F3363">
                <v:shape id="_x0000_i10206" type="#_x0000_t75" style="width:6.7pt;height:11.7pt" o:ole="">
                  <v:imagedata r:id="rId391" o:title=""/>
                </v:shape>
                <o:OLEObject Type="Embed" ProgID="Equation.DSMT4" ShapeID="_x0000_i10206" DrawAspect="Content" ObjectID="_1690428718" r:id="rId392"/>
              </w:object>
            </w:r>
            <w:r w:rsidRPr="00B537E9">
              <w:rPr>
                <w:rFonts w:ascii="Chu Van An" w:hAnsi="Chu Van An" w:cs="Chu Van An"/>
              </w:rPr>
              <w:t xml:space="preserve"> tính bằng giây </w:t>
            </w:r>
            <w:r w:rsidRPr="00B537E9">
              <w:rPr>
                <w:rFonts w:ascii="Chu Van An" w:eastAsia="Arial" w:hAnsi="Chu Van An" w:cs="Chu Van An"/>
                <w:position w:val="-14"/>
              </w:rPr>
              <w:object w:dxaOrig="360" w:dyaOrig="405" w14:anchorId="5C430F77">
                <v:shape id="_x0000_i10207" type="#_x0000_t75" style="width:18.4pt;height:20.1pt" o:ole="">
                  <v:imagedata r:id="rId393" o:title=""/>
                </v:shape>
                <o:OLEObject Type="Embed" ProgID="Equation.DSMT4" ShapeID="_x0000_i10207" DrawAspect="Content" ObjectID="_1690428719" r:id="rId394"/>
              </w:object>
            </w:r>
            <w:r w:rsidRPr="00B537E9">
              <w:rPr>
                <w:rFonts w:ascii="Chu Van An" w:hAnsi="Chu Van An" w:cs="Chu Van An"/>
              </w:rPr>
              <w:t xml:space="preserve">, </w:t>
            </w:r>
            <w:r w:rsidRPr="00B537E9">
              <w:rPr>
                <w:rFonts w:ascii="Chu Van An" w:eastAsia="Arial" w:hAnsi="Chu Van An" w:cs="Chu Van An"/>
                <w:position w:val="-14"/>
              </w:rPr>
              <w:object w:dxaOrig="495" w:dyaOrig="405" w14:anchorId="13B53268">
                <v:shape id="_x0000_i10208" type="#_x0000_t75" style="width:25.1pt;height:20.1pt" o:ole="">
                  <v:imagedata r:id="rId395" o:title=""/>
                </v:shape>
                <o:OLEObject Type="Embed" ProgID="Equation.DSMT4" ShapeID="_x0000_i10208" DrawAspect="Content" ObjectID="_1690428720" r:id="rId396"/>
              </w:object>
            </w:r>
            <w:r w:rsidRPr="00B537E9">
              <w:rPr>
                <w:rFonts w:ascii="Chu Van An" w:hAnsi="Chu Van An" w:cs="Chu Van An"/>
              </w:rPr>
              <w:t xml:space="preserve"> tính bằng mét </w:t>
            </w:r>
            <w:r w:rsidRPr="00B537E9">
              <w:rPr>
                <w:rFonts w:ascii="Chu Van An" w:eastAsia="Arial" w:hAnsi="Chu Van An" w:cs="Chu Van An"/>
                <w:position w:val="-14"/>
              </w:rPr>
              <w:object w:dxaOrig="435" w:dyaOrig="405" w14:anchorId="295B8205">
                <v:shape id="_x0000_i10209" type="#_x0000_t75" style="width:21.75pt;height:20.1pt" o:ole="">
                  <v:imagedata r:id="rId397" o:title=""/>
                </v:shape>
                <o:OLEObject Type="Embed" ProgID="Equation.DSMT4" ShapeID="_x0000_i10209" DrawAspect="Content" ObjectID="_1690428721" r:id="rId398"/>
              </w:object>
            </w:r>
            <w:r w:rsidRPr="00B537E9">
              <w:rPr>
                <w:rFonts w:ascii="Chu Van An" w:hAnsi="Chu Van An" w:cs="Chu Van An"/>
              </w:rPr>
              <w:t xml:space="preserve">. Tìm gia tốc </w:t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195" w:dyaOrig="225" w14:anchorId="3697C32C">
                <v:shape id="_x0000_i10210" type="#_x0000_t75" style="width:10.05pt;height:10.9pt" o:ole="">
                  <v:imagedata r:id="rId399" o:title=""/>
                </v:shape>
                <o:OLEObject Type="Embed" ProgID="Equation.DSMT4" ShapeID="_x0000_i10210" DrawAspect="Content" ObjectID="_1690428722" r:id="rId400"/>
              </w:object>
            </w:r>
            <w:r w:rsidRPr="00B537E9">
              <w:rPr>
                <w:rFonts w:ascii="Chu Van An" w:hAnsi="Chu Van An" w:cs="Chu Van An"/>
              </w:rPr>
              <w:t xml:space="preserve"> của chất điểm tại thời điểm </w:t>
            </w:r>
            <w:r w:rsidRPr="00B537E9">
              <w:rPr>
                <w:rFonts w:ascii="Chu Van An" w:eastAsia="Arial" w:hAnsi="Chu Van An" w:cs="Chu Van An"/>
                <w:position w:val="-14"/>
              </w:rPr>
              <w:object w:dxaOrig="825" w:dyaOrig="405" w14:anchorId="77274227">
                <v:shape id="_x0000_i10211" type="#_x0000_t75" style="width:41pt;height:20.1pt" o:ole="">
                  <v:imagedata r:id="rId401" o:title=""/>
                </v:shape>
                <o:OLEObject Type="Embed" ProgID="Equation.DSMT4" ShapeID="_x0000_i10211" DrawAspect="Content" ObjectID="_1690428723" r:id="rId402"/>
              </w:object>
            </w:r>
            <w:r w:rsidRPr="00B537E9">
              <w:rPr>
                <w:rFonts w:ascii="Chu Van An" w:hAnsi="Chu Van An" w:cs="Chu Van An"/>
              </w:rPr>
              <w:t>.</w:t>
            </w:r>
          </w:p>
          <w:p w14:paraId="0B3D2D2C" w14:textId="77777777" w:rsidR="00CB6074" w:rsidRPr="00B537E9" w:rsidRDefault="00CB6074" w:rsidP="00201078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ind w:left="0"/>
              <w:mirrorIndents/>
              <w:rPr>
                <w:rFonts w:ascii="Chu Van An" w:hAnsi="Chu Van An" w:cs="Chu Van An"/>
                <w:b/>
              </w:rPr>
            </w:pPr>
            <w:r w:rsidRPr="00B537E9">
              <w:rPr>
                <w:rFonts w:ascii="Chu Van An" w:eastAsia="Times New Roman" w:hAnsi="Chu Van An" w:cs="Chu Van An"/>
                <w:b/>
                <w:color w:val="0000FF"/>
                <w:u w:val="single"/>
              </w:rPr>
              <w:lastRenderedPageBreak/>
              <w:t>A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>.</w:t>
            </w:r>
            <w:r w:rsidRPr="00B537E9">
              <w:rPr>
                <w:rFonts w:ascii="Chu Van An" w:hAnsi="Chu Van An" w:cs="Chu Van An"/>
                <w:b/>
              </w:rPr>
              <w:t xml:space="preserve"> 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 xml:space="preserve"> </w:t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675" w:dyaOrig="285" w14:anchorId="3821C3D6">
                <v:shape id="_x0000_i10212" type="#_x0000_t75" style="width:33.5pt;height:14.25pt" o:ole="">
                  <v:imagedata r:id="rId403" o:title=""/>
                </v:shape>
                <o:OLEObject Type="Embed" ProgID="Equation.DSMT4" ShapeID="_x0000_i10212" DrawAspect="Content" ObjectID="_1690428724" r:id="rId404"/>
              </w:object>
            </w:r>
            <w:r w:rsidRPr="00B537E9">
              <w:rPr>
                <w:rFonts w:ascii="Chu Van An" w:hAnsi="Chu Van An" w:cs="Chu Van An"/>
              </w:rPr>
              <w:t>.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B.  </w:t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780" w:dyaOrig="285" w14:anchorId="0262B15A">
                <v:shape id="_x0000_i10213" type="#_x0000_t75" style="width:39.35pt;height:14.25pt" o:ole="">
                  <v:imagedata r:id="rId405" o:title=""/>
                </v:shape>
                <o:OLEObject Type="Embed" ProgID="Equation.DSMT4" ShapeID="_x0000_i10213" DrawAspect="Content" ObjectID="_1690428725" r:id="rId406"/>
              </w:object>
            </w:r>
            <w:r w:rsidRPr="00B537E9">
              <w:rPr>
                <w:rFonts w:ascii="Chu Van An" w:hAnsi="Chu Van An" w:cs="Chu Van An"/>
              </w:rPr>
              <w:t>.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C.  </w:t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780" w:dyaOrig="285" w14:anchorId="1F3A7D8C">
                <v:shape id="_x0000_i10214" type="#_x0000_t75" style="width:39.35pt;height:14.25pt" o:ole="">
                  <v:imagedata r:id="rId407" o:title=""/>
                </v:shape>
                <o:OLEObject Type="Embed" ProgID="Equation.DSMT4" ShapeID="_x0000_i10214" DrawAspect="Content" ObjectID="_1690428726" r:id="rId408"/>
              </w:object>
            </w:r>
            <w:r w:rsidRPr="00B537E9">
              <w:rPr>
                <w:rFonts w:ascii="Chu Van An" w:hAnsi="Chu Van An" w:cs="Chu Van An"/>
              </w:rPr>
              <w:t>.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ab/>
              <w:t xml:space="preserve">D.  </w:t>
            </w:r>
            <w:r w:rsidRPr="00B537E9">
              <w:rPr>
                <w:rFonts w:ascii="Chu Van An" w:eastAsia="Arial" w:hAnsi="Chu Van An" w:cs="Chu Van An"/>
              </w:rPr>
              <w:tab/>
            </w:r>
            <w:r w:rsidRPr="00B537E9">
              <w:rPr>
                <w:rFonts w:ascii="Chu Van An" w:eastAsia="Arial" w:hAnsi="Chu Van An" w:cs="Chu Van An"/>
                <w:position w:val="-6"/>
              </w:rPr>
              <w:object w:dxaOrig="795" w:dyaOrig="285" w14:anchorId="21EF3204">
                <v:shape id="_x0000_i10215" type="#_x0000_t75" style="width:39.35pt;height:14.25pt" o:ole="">
                  <v:imagedata r:id="rId409" o:title=""/>
                </v:shape>
                <o:OLEObject Type="Embed" ProgID="Equation.DSMT4" ShapeID="_x0000_i10215" DrawAspect="Content" ObjectID="_1690428727" r:id="rId410"/>
              </w:object>
            </w:r>
            <w:r w:rsidRPr="00B537E9">
              <w:rPr>
                <w:rFonts w:ascii="Chu Van An" w:hAnsi="Chu Van An" w:cs="Chu Van An"/>
              </w:rPr>
              <w:tab/>
            </w:r>
            <w:r w:rsidRPr="00B537E9">
              <w:rPr>
                <w:rFonts w:ascii="Chu Van An" w:hAnsi="Chu Van An" w:cs="Chu Van An"/>
              </w:rPr>
              <w:tab/>
            </w:r>
          </w:p>
          <w:p w14:paraId="44FA96AC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5041" w:type="dxa"/>
            <w:shd w:val="clear" w:color="auto" w:fill="auto"/>
          </w:tcPr>
          <w:p w14:paraId="5C732C55" w14:textId="77777777" w:rsidR="00CB6074" w:rsidRPr="00B537E9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</w:rPr>
            </w:pPr>
            <w:r w:rsidRPr="00375910">
              <w:rPr>
                <w:rFonts w:ascii="Chu Van An" w:hAnsi="Chu Van An" w:cs="Chu Van An"/>
                <w:color w:val="0000FF"/>
              </w:rPr>
              <w:lastRenderedPageBreak/>
              <w:t xml:space="preserve">Lời giải </w:t>
            </w:r>
          </w:p>
        </w:tc>
      </w:tr>
      <w:tr w:rsidR="00CB6074" w:rsidRPr="00B537E9" w14:paraId="08FBCB50" w14:textId="77777777" w:rsidTr="00CB6074">
        <w:tc>
          <w:tcPr>
            <w:tcW w:w="5727" w:type="dxa"/>
            <w:shd w:val="clear" w:color="auto" w:fill="auto"/>
          </w:tcPr>
          <w:p w14:paraId="35F6FC99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  <w:color w:val="0033CC"/>
              </w:rPr>
            </w:pPr>
            <w:r w:rsidRPr="00B537E9">
              <w:rPr>
                <w:rFonts w:ascii="Chu Van An" w:hAnsi="Chu Van An" w:cs="Chu Van An"/>
                <w:b/>
                <w:color w:val="0000FF"/>
              </w:rPr>
              <w:t>Câu 2: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hAnsi="Chu Van An" w:cs="Chu Van An"/>
              </w:rPr>
              <w:t xml:space="preserve">Một vật chuyển động có phương trình </w:t>
            </w:r>
            <w:r w:rsidRPr="00B537E9">
              <w:rPr>
                <w:rFonts w:ascii="Chu Van An" w:eastAsia="Times New Roman" w:hAnsi="Chu Van An" w:cs="Chu Van An"/>
                <w:position w:val="-14"/>
              </w:rPr>
              <w:object w:dxaOrig="2745" w:dyaOrig="420" w14:anchorId="705E78E0">
                <v:shape id="_x0000_i10216" type="#_x0000_t75" style="width:137.3pt;height:20.95pt" o:ole="">
                  <v:imagedata r:id="rId411" o:title=""/>
                </v:shape>
                <o:OLEObject Type="Embed" ProgID="Equation.DSMT4" ShapeID="_x0000_i10216" DrawAspect="Content" ObjectID="_1690428728" r:id="rId412"/>
              </w:object>
            </w:r>
            <w:r w:rsidRPr="00B537E9">
              <w:rPr>
                <w:rFonts w:ascii="Chu Van An" w:hAnsi="Chu Van An" w:cs="Chu Van An"/>
              </w:rPr>
              <w:t xml:space="preserve">, </w:t>
            </w:r>
            <w:r w:rsidRPr="00B537E9">
              <w:rPr>
                <w:rFonts w:ascii="Chu Van An" w:hAnsi="Chu Van An" w:cs="Chu Van An"/>
                <w:i/>
                <w:iCs/>
              </w:rPr>
              <w:t>t</w:t>
            </w:r>
            <w:r w:rsidRPr="00B537E9">
              <w:rPr>
                <w:rFonts w:ascii="Chu Van An" w:hAnsi="Chu Van An" w:cs="Chu Van An"/>
              </w:rPr>
              <w:t xml:space="preserve"> là thời gian tính bằng giây. Gia tốc của vật tại thời điểm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600" w:dyaOrig="285" w14:anchorId="735016C4">
                <v:shape id="_x0000_i10217" type="#_x0000_t75" style="width:30.15pt;height:14.25pt" o:ole="">
                  <v:imagedata r:id="rId413" o:title=""/>
                </v:shape>
                <o:OLEObject Type="Embed" ProgID="Equation.3" ShapeID="_x0000_i10217" DrawAspect="Content" ObjectID="_1690428729" r:id="rId414"/>
              </w:object>
            </w:r>
            <w:r w:rsidRPr="00B537E9">
              <w:rPr>
                <w:rFonts w:ascii="Chu Van An" w:hAnsi="Chu Van An" w:cs="Chu Van An"/>
              </w:rPr>
              <w:t>là</w:t>
            </w:r>
          </w:p>
          <w:p w14:paraId="5F454123" w14:textId="77777777" w:rsidR="00CB6074" w:rsidRPr="00B537E9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33CC"/>
              </w:rPr>
            </w:pPr>
            <w:r w:rsidRPr="00B537E9">
              <w:rPr>
                <w:rFonts w:ascii="Chu Van An" w:hAnsi="Chu Van An" w:cs="Chu Van An"/>
                <w:b/>
                <w:color w:val="0000FF"/>
                <w:u w:val="single"/>
              </w:rPr>
              <w:t>A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>.</w:t>
            </w:r>
            <w:r w:rsidRPr="00B537E9">
              <w:rPr>
                <w:rFonts w:ascii="Chu Van An" w:hAnsi="Chu Van An" w:cs="Chu Van An"/>
                <w:b/>
                <w:color w:val="0033CC"/>
              </w:rPr>
              <w:t xml:space="preserve"> 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855" w:dyaOrig="315" w14:anchorId="628664E5">
                <v:shape id="_x0000_i10218" type="#_x0000_t75" style="width:42.7pt;height:15.9pt" o:ole="">
                  <v:imagedata r:id="rId415" o:title=""/>
                </v:shape>
                <o:OLEObject Type="Embed" ProgID="Equation.DSMT4" ShapeID="_x0000_i10218" DrawAspect="Content" ObjectID="_1690428730" r:id="rId416"/>
              </w:objec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855" w:dyaOrig="315" w14:anchorId="58D9A398">
                <v:shape id="_x0000_i10219" type="#_x0000_t75" style="width:42.7pt;height:15.9pt" o:ole="">
                  <v:imagedata r:id="rId417" o:title=""/>
                </v:shape>
                <o:OLEObject Type="Embed" ProgID="Equation.DSMT4" ShapeID="_x0000_i10219" DrawAspect="Content" ObjectID="_1690428731" r:id="rId418"/>
              </w:objec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840" w:dyaOrig="315" w14:anchorId="3065E878">
                <v:shape id="_x0000_i10220" type="#_x0000_t75" style="width:41.85pt;height:15.9pt" o:ole="">
                  <v:imagedata r:id="rId419" o:title=""/>
                </v:shape>
                <o:OLEObject Type="Embed" ProgID="Equation.DSMT4" ShapeID="_x0000_i10220" DrawAspect="Content" ObjectID="_1690428732" r:id="rId420"/>
              </w:objec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D. 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eastAsia="Times New Roman" w:hAnsi="Chu Van An" w:cs="Chu Van An"/>
              </w:rPr>
              <w:tab/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855" w:dyaOrig="315" w14:anchorId="50940CCC">
                <v:shape id="_x0000_i10221" type="#_x0000_t75" style="width:42.7pt;height:15.9pt" o:ole="">
                  <v:imagedata r:id="rId421" o:title=""/>
                </v:shape>
                <o:OLEObject Type="Embed" ProgID="Equation.DSMT4" ShapeID="_x0000_i10221" DrawAspect="Content" ObjectID="_1690428733" r:id="rId422"/>
              </w:object>
            </w:r>
            <w:r w:rsidRPr="00B537E9">
              <w:rPr>
                <w:rFonts w:ascii="Chu Van An" w:eastAsia="Times New Roman" w:hAnsi="Chu Van An" w:cs="Chu Van An"/>
              </w:rPr>
              <w:tab/>
            </w:r>
          </w:p>
          <w:p w14:paraId="7EE0C775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5041" w:type="dxa"/>
            <w:shd w:val="clear" w:color="auto" w:fill="auto"/>
          </w:tcPr>
          <w:p w14:paraId="1050DB5A" w14:textId="77777777" w:rsidR="00CB6074" w:rsidRPr="00B537E9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</w:rPr>
            </w:pPr>
            <w:r w:rsidRPr="00375910">
              <w:rPr>
                <w:rFonts w:ascii="Chu Van An" w:hAnsi="Chu Van An" w:cs="Chu Van An"/>
                <w:color w:val="0000FF"/>
              </w:rPr>
              <w:t xml:space="preserve">Lời giải </w:t>
            </w:r>
          </w:p>
        </w:tc>
      </w:tr>
      <w:tr w:rsidR="00CB6074" w:rsidRPr="00B537E9" w14:paraId="7B6E9794" w14:textId="77777777" w:rsidTr="00CB6074">
        <w:tc>
          <w:tcPr>
            <w:tcW w:w="5727" w:type="dxa"/>
            <w:shd w:val="clear" w:color="auto" w:fill="auto"/>
          </w:tcPr>
          <w:p w14:paraId="3EB377B5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</w:rPr>
            </w:pPr>
            <w:r w:rsidRPr="00B537E9">
              <w:rPr>
                <w:rFonts w:ascii="Chu Van An" w:hAnsi="Chu Van An" w:cs="Chu Van An"/>
                <w:b/>
                <w:color w:val="0000FF"/>
              </w:rPr>
              <w:t>Câu 3: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hAnsi="Chu Van An" w:cs="Chu Van An"/>
              </w:rPr>
              <w:t xml:space="preserve">Một chất điểm chuyển động có phương trình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1890" w:dyaOrig="330" w14:anchorId="5ABBD9B5">
                <v:shape id="_x0000_i10222" type="#_x0000_t75" style="width:94.6pt;height:16.75pt" o:ole="">
                  <v:imagedata r:id="rId423" o:title=""/>
                </v:shape>
                <o:OLEObject Type="Embed" ProgID="Equation.DSMT4" ShapeID="_x0000_i10222" DrawAspect="Content" ObjectID="_1690428734" r:id="rId424"/>
              </w:object>
            </w:r>
            <w:r w:rsidRPr="00B537E9">
              <w:rPr>
                <w:rFonts w:ascii="Chu Van An" w:hAnsi="Chu Van An" w:cs="Chu Van An"/>
              </w:rPr>
              <w:t xml:space="preserve"> (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165" w:dyaOrig="255" w14:anchorId="739BC84C">
                <v:shape id="_x0000_i10223" type="#_x0000_t75" style="width:8.35pt;height:12.55pt" o:ole="">
                  <v:imagedata r:id="rId425" o:title=""/>
                </v:shape>
                <o:OLEObject Type="Embed" ProgID="Equation.DSMT4" ShapeID="_x0000_i10223" DrawAspect="Content" ObjectID="_1690428735" r:id="rId426"/>
              </w:object>
            </w:r>
            <w:r w:rsidRPr="00B537E9">
              <w:rPr>
                <w:rFonts w:ascii="Chu Van An" w:hAnsi="Chu Van An" w:cs="Chu Van An"/>
              </w:rPr>
              <w:t xml:space="preserve"> là thời gian tính bằng giây). Gia tốc của chuyển động tại thời điểm vận tốc đạt giá trị lớn nhất là</w:t>
            </w:r>
          </w:p>
          <w:p w14:paraId="060424B6" w14:textId="77777777" w:rsidR="00CB6074" w:rsidRPr="00B537E9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lang w:val="nl-NL"/>
              </w:rPr>
            </w:pPr>
            <w:r w:rsidRPr="00B537E9">
              <w:rPr>
                <w:rFonts w:ascii="Chu Van An" w:hAnsi="Chu Van An" w:cs="Chu Van An"/>
                <w:b/>
                <w:color w:val="0000FF"/>
              </w:rPr>
              <w:t>A.</w:t>
            </w:r>
            <w:r w:rsidRPr="00B537E9">
              <w:rPr>
                <w:rFonts w:ascii="Chu Van An" w:hAnsi="Chu Van An" w:cs="Chu Van An"/>
              </w:rPr>
              <w:t xml:space="preserve"> 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195" w:dyaOrig="285" w14:anchorId="3A5FF9C1">
                <v:shape id="_x0000_i10224" type="#_x0000_t75" style="width:10.05pt;height:14.25pt" o:ole="">
                  <v:imagedata r:id="rId427" o:title=""/>
                </v:shape>
                <o:OLEObject Type="Embed" ProgID="Equation.DSMT4" ShapeID="_x0000_i10224" DrawAspect="Content" ObjectID="_1690428736" r:id="rId428"/>
              </w:object>
            </w:r>
            <w:r w:rsidRPr="00B537E9">
              <w:rPr>
                <w:rFonts w:ascii="Chu Van An" w:hAnsi="Chu Van An" w:cs="Chu Van An"/>
              </w:rPr>
              <w:t>.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hAnsi="Chu Van An" w:cs="Chu Van An"/>
                <w:b/>
                <w:color w:val="0000FF"/>
                <w:u w:val="single"/>
              </w:rPr>
              <w:t>B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 xml:space="preserve">. 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195" w:dyaOrig="285" w14:anchorId="0EFD3B8E">
                <v:shape id="_x0000_i10225" type="#_x0000_t75" style="width:10.05pt;height:14.25pt" o:ole="">
                  <v:imagedata r:id="rId429" o:title=""/>
                </v:shape>
                <o:OLEObject Type="Embed" ProgID="Equation.DSMT4" ShapeID="_x0000_i10225" DrawAspect="Content" ObjectID="_1690428737" r:id="rId430"/>
              </w:object>
            </w:r>
            <w:r w:rsidRPr="00B537E9">
              <w:rPr>
                <w:rFonts w:ascii="Chu Van An" w:hAnsi="Chu Van An" w:cs="Chu Van An"/>
              </w:rPr>
              <w:t>.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C.  </w:t>
            </w:r>
            <w:r w:rsidRPr="00B537E9">
              <w:rPr>
                <w:rFonts w:ascii="Chu Van An" w:eastAsia="Times New Roman" w:hAnsi="Chu Van An" w:cs="Chu Van An"/>
                <w:position w:val="-4"/>
              </w:rPr>
              <w:object w:dxaOrig="195" w:dyaOrig="270" w14:anchorId="23E27348">
                <v:shape id="_x0000_i10226" type="#_x0000_t75" style="width:10.05pt;height:13.4pt" o:ole="">
                  <v:imagedata r:id="rId431" o:title=""/>
                </v:shape>
                <o:OLEObject Type="Embed" ProgID="Equation.DSMT4" ShapeID="_x0000_i10226" DrawAspect="Content" ObjectID="_1690428738" r:id="rId432"/>
              </w:object>
            </w:r>
            <w:r w:rsidRPr="00B537E9">
              <w:rPr>
                <w:rFonts w:ascii="Chu Van An" w:hAnsi="Chu Van An" w:cs="Chu Van An"/>
              </w:rPr>
              <w:t>.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D.  </w:t>
            </w:r>
            <w:r w:rsidRPr="00B537E9">
              <w:rPr>
                <w:rFonts w:ascii="Chu Van An" w:eastAsia="Times New Roman" w:hAnsi="Chu Van An" w:cs="Chu Van An"/>
              </w:rPr>
              <w:tab/>
            </w:r>
            <w:r w:rsidRPr="00B537E9">
              <w:rPr>
                <w:rFonts w:ascii="Chu Van An" w:eastAsia="Times New Roman" w:hAnsi="Chu Van An" w:cs="Chu Van An"/>
                <w:position w:val="-4"/>
              </w:rPr>
              <w:object w:dxaOrig="195" w:dyaOrig="270" w14:anchorId="416D4994">
                <v:shape id="_x0000_i10227" type="#_x0000_t75" style="width:10.05pt;height:13.4pt" o:ole="">
                  <v:imagedata r:id="rId433" o:title=""/>
                </v:shape>
                <o:OLEObject Type="Embed" ProgID="Equation.DSMT4" ShapeID="_x0000_i10227" DrawAspect="Content" ObjectID="_1690428739" r:id="rId434"/>
              </w:object>
            </w:r>
            <w:r w:rsidRPr="00B537E9">
              <w:rPr>
                <w:rFonts w:ascii="Chu Van An" w:hAnsi="Chu Van An" w:cs="Chu Van An"/>
              </w:rPr>
              <w:tab/>
            </w:r>
            <w:r w:rsidRPr="00B537E9">
              <w:rPr>
                <w:rFonts w:ascii="Chu Van An" w:hAnsi="Chu Van An" w:cs="Chu Van An"/>
              </w:rPr>
              <w:tab/>
            </w:r>
          </w:p>
          <w:p w14:paraId="6801184E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5041" w:type="dxa"/>
            <w:shd w:val="clear" w:color="auto" w:fill="auto"/>
          </w:tcPr>
          <w:p w14:paraId="0D0E5F67" w14:textId="77777777" w:rsidR="00CB6074" w:rsidRPr="00B537E9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</w:rPr>
            </w:pPr>
            <w:r w:rsidRPr="00375910">
              <w:rPr>
                <w:rFonts w:ascii="Chu Van An" w:hAnsi="Chu Van An" w:cs="Chu Van An"/>
                <w:color w:val="0000FF"/>
              </w:rPr>
              <w:t xml:space="preserve">Lời giải </w:t>
            </w:r>
          </w:p>
        </w:tc>
      </w:tr>
      <w:tr w:rsidR="00CB6074" w:rsidRPr="00B537E9" w14:paraId="4A461B15" w14:textId="77777777" w:rsidTr="00CB6074">
        <w:tc>
          <w:tcPr>
            <w:tcW w:w="5727" w:type="dxa"/>
            <w:shd w:val="clear" w:color="auto" w:fill="auto"/>
          </w:tcPr>
          <w:p w14:paraId="5CBA0C90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B537E9">
              <w:rPr>
                <w:rFonts w:ascii="Chu Van An" w:hAnsi="Chu Van An" w:cs="Chu Van An"/>
                <w:b/>
                <w:color w:val="0000FF"/>
              </w:rPr>
              <w:t>Câu 4: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hAnsi="Chu Van An" w:cs="Chu Van An"/>
              </w:rPr>
              <w:t xml:space="preserve">Cho chuyển động thẳng xác định bởi phương trình </w:t>
            </w:r>
            <w:r w:rsidRPr="00B537E9">
              <w:rPr>
                <w:rFonts w:ascii="Chu Van An" w:eastAsia="Times New Roman" w:hAnsi="Chu Van An" w:cs="Chu Van An"/>
                <w:position w:val="-10"/>
              </w:rPr>
              <w:object w:dxaOrig="2025" w:dyaOrig="360" w14:anchorId="18AC83FE">
                <v:shape id="_x0000_i10228" type="#_x0000_t75" style="width:101.3pt;height:18.4pt" o:ole="">
                  <v:imagedata r:id="rId435" o:title=""/>
                </v:shape>
                <o:OLEObject Type="Embed" ProgID="Equation.DSMT4" ShapeID="_x0000_i10228" DrawAspect="Content" ObjectID="_1690428740" r:id="rId436"/>
              </w:object>
            </w:r>
            <w:r w:rsidRPr="00B537E9">
              <w:rPr>
                <w:rFonts w:ascii="Chu Van An" w:hAnsi="Chu Van An" w:cs="Chu Van An"/>
              </w:rPr>
              <w:t xml:space="preserve"> trong đó t được tính bằng giây và </w:t>
            </w:r>
            <w:r w:rsidRPr="00B537E9">
              <w:rPr>
                <w:rFonts w:ascii="Chu Van An" w:eastAsia="Times New Roman" w:hAnsi="Chu Van An" w:cs="Chu Van An"/>
                <w:position w:val="-6"/>
              </w:rPr>
              <w:object w:dxaOrig="180" w:dyaOrig="225" w14:anchorId="2D5056DB">
                <v:shape id="_x0000_i10229" type="#_x0000_t75" style="width:9.2pt;height:10.9pt" o:ole="">
                  <v:imagedata r:id="rId437" o:title=""/>
                </v:shape>
                <o:OLEObject Type="Embed" ProgID="Equation.DSMT4" ShapeID="_x0000_i10229" DrawAspect="Content" ObjectID="_1690428741" r:id="rId438"/>
              </w:object>
            </w:r>
            <w:r w:rsidRPr="00B537E9">
              <w:rPr>
                <w:rFonts w:ascii="Chu Van An" w:hAnsi="Chu Van An" w:cs="Chu Van An"/>
              </w:rPr>
              <w:t xml:space="preserve"> được tính bằng mét. Vận tốc tức thời của vật tại thời điểm gia tốc bằng không là</w:t>
            </w:r>
          </w:p>
          <w:p w14:paraId="6880DDA1" w14:textId="77777777" w:rsidR="00CB6074" w:rsidRPr="00B537E9" w:rsidRDefault="00CB6074" w:rsidP="00201078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800080"/>
              </w:rPr>
            </w:pPr>
            <w:r w:rsidRPr="00B537E9">
              <w:rPr>
                <w:rFonts w:ascii="Chu Van An" w:hAnsi="Chu Van An" w:cs="Chu Van An"/>
                <w:b/>
                <w:color w:val="0000FF"/>
              </w:rPr>
              <w:t>A.</w:t>
            </w:r>
            <w:r w:rsidRPr="00B537E9">
              <w:rPr>
                <w:rFonts w:ascii="Chu Van An" w:hAnsi="Chu Van An" w:cs="Chu Van An"/>
                <w:b/>
                <w:color w:val="800080"/>
              </w:rPr>
              <w:t xml:space="preserve"> 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  <w:position w:val="-10"/>
              </w:rPr>
              <w:object w:dxaOrig="1035" w:dyaOrig="315" w14:anchorId="7E20D025">
                <v:shape id="_x0000_i10230" type="#_x0000_t75" style="width:51.9pt;height:15.9pt" o:ole="">
                  <v:imagedata r:id="rId439" o:title=""/>
                </v:shape>
                <o:OLEObject Type="Embed" ProgID="Equation.DSMT4" ShapeID="_x0000_i10230" DrawAspect="Content" ObjectID="_1690428742" r:id="rId440"/>
              </w:objec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B.  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  <w:position w:val="-6"/>
              </w:rPr>
              <w:object w:dxaOrig="675" w:dyaOrig="285" w14:anchorId="4BDE0B4F">
                <v:shape id="_x0000_i10231" type="#_x0000_t75" style="width:33.5pt;height:14.25pt" o:ole="">
                  <v:imagedata r:id="rId441" o:title=""/>
                </v:shape>
                <o:OLEObject Type="Embed" ProgID="Equation.DSMT4" ShapeID="_x0000_i10231" DrawAspect="Content" ObjectID="_1690428743" r:id="rId442"/>
              </w:objec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hAnsi="Chu Van An" w:cs="Chu Van An"/>
                <w:b/>
                <w:color w:val="0000FF"/>
                <w:u w:val="single"/>
              </w:rPr>
              <w:t>C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 xml:space="preserve">.  </w:t>
            </w:r>
            <w:r w:rsidRPr="00B537E9">
              <w:rPr>
                <w:rFonts w:ascii="Chu Van An" w:eastAsia="Times New Roman" w:hAnsi="Chu Van An" w:cs="Chu Van An"/>
                <w:b/>
                <w:color w:val="0000FF"/>
                <w:position w:val="-10"/>
              </w:rPr>
              <w:object w:dxaOrig="855" w:dyaOrig="315" w14:anchorId="2064B6E2">
                <v:shape id="_x0000_i10232" type="#_x0000_t75" style="width:42.7pt;height:15.9pt" o:ole="">
                  <v:imagedata r:id="rId443" o:title=""/>
                </v:shape>
                <o:OLEObject Type="Embed" ProgID="Equation.DSMT4" ShapeID="_x0000_i10232" DrawAspect="Content" ObjectID="_1690428744" r:id="rId444"/>
              </w:objec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  <w:t xml:space="preserve">D. </w:t>
            </w:r>
            <w:r w:rsidRPr="00B537E9">
              <w:rPr>
                <w:rFonts w:ascii="Chu Van 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ab/>
            </w:r>
            <w:r w:rsidRPr="00B537E9">
              <w:rPr>
                <w:rFonts w:ascii="Chu Van An" w:eastAsia="Times New Roman" w:hAnsi="Chu Van An" w:cs="Chu Van An"/>
                <w:b/>
                <w:color w:val="0000FF"/>
                <w:position w:val="-10"/>
              </w:rPr>
              <w:object w:dxaOrig="855" w:dyaOrig="315" w14:anchorId="52C8C621">
                <v:shape id="_x0000_i10233" type="#_x0000_t75" style="width:42.7pt;height:15.9pt" o:ole="">
                  <v:imagedata r:id="rId445" o:title=""/>
                </v:shape>
                <o:OLEObject Type="Embed" ProgID="Equation.DSMT4" ShapeID="_x0000_i10233" DrawAspect="Content" ObjectID="_1690428745" r:id="rId446"/>
              </w:object>
            </w:r>
            <w:r w:rsidRPr="00B537E9">
              <w:rPr>
                <w:rFonts w:ascii="Chu Van An" w:eastAsia="Times New Roman" w:hAnsi="Chu Van An" w:cs="Chu Van An"/>
                <w:b/>
                <w:color w:val="0000FF"/>
              </w:rPr>
              <w:tab/>
            </w:r>
          </w:p>
          <w:p w14:paraId="32C36A37" w14:textId="77777777" w:rsidR="00CB6074" w:rsidRPr="00B537E9" w:rsidRDefault="00CB6074" w:rsidP="00201078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5041" w:type="dxa"/>
            <w:shd w:val="clear" w:color="auto" w:fill="auto"/>
          </w:tcPr>
          <w:p w14:paraId="0DCE9C12" w14:textId="77777777" w:rsidR="00CB6074" w:rsidRPr="00B537E9" w:rsidRDefault="00CB6074" w:rsidP="00201078">
            <w:pPr>
              <w:spacing w:before="200"/>
              <w:mirrorIndents/>
              <w:rPr>
                <w:rFonts w:ascii="Chu Van An" w:hAnsi="Chu Van An" w:cs="Chu Van An"/>
                <w:color w:val="0000FF"/>
              </w:rPr>
            </w:pPr>
            <w:r w:rsidRPr="00375910">
              <w:rPr>
                <w:rFonts w:ascii="Chu Van An" w:hAnsi="Chu Van An" w:cs="Chu Van An"/>
                <w:color w:val="0000FF"/>
              </w:rPr>
              <w:t xml:space="preserve">Lời giải </w:t>
            </w:r>
          </w:p>
        </w:tc>
      </w:tr>
    </w:tbl>
    <w:p w14:paraId="48B401A9" w14:textId="77777777" w:rsidR="00016CD7" w:rsidRPr="007C2E49" w:rsidRDefault="00016CD7" w:rsidP="00016CD7">
      <w:pPr>
        <w:spacing w:line="240" w:lineRule="auto"/>
        <w:ind w:left="992" w:hanging="850"/>
        <w:rPr>
          <w:rFonts w:ascii="Chu Van An" w:hAnsi="Chu Van An" w:cs="Chu Van An"/>
          <w:b/>
          <w:color w:val="0000CC"/>
          <w:sz w:val="24"/>
          <w:szCs w:val="24"/>
        </w:rPr>
      </w:pPr>
    </w:p>
    <w:p w14:paraId="5F0EE633" w14:textId="1AE44BA0" w:rsidR="006E7697" w:rsidRPr="00CB6074" w:rsidRDefault="006E7697" w:rsidP="00B36082">
      <w:pPr>
        <w:spacing w:line="240" w:lineRule="auto"/>
        <w:ind w:left="992"/>
        <w:jc w:val="center"/>
        <w:rPr>
          <w:rFonts w:ascii="Chu Van An" w:hAnsi="Chu Van An" w:cs="Chu Van An"/>
          <w:bCs/>
          <w:color w:val="0000CC"/>
          <w:sz w:val="24"/>
          <w:szCs w:val="24"/>
        </w:rPr>
      </w:pPr>
      <w:r w:rsidRPr="00CB6074">
        <w:rPr>
          <w:rFonts w:ascii="Chu Van An" w:hAnsi="Chu Van An" w:cs="Chu Van An"/>
          <w:bCs/>
          <w:color w:val="0000CC"/>
          <w:sz w:val="24"/>
          <w:szCs w:val="24"/>
        </w:rPr>
        <w:t>------------- HẾT -------------</w:t>
      </w:r>
    </w:p>
    <w:p w14:paraId="61352C1E" w14:textId="77777777" w:rsidR="006E7697" w:rsidRPr="007C2E49" w:rsidRDefault="006E7697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C115322" w14:textId="77777777" w:rsidR="00661545" w:rsidRPr="007C2E49" w:rsidRDefault="00661545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3008153D" w14:textId="77777777" w:rsidR="003B77C9" w:rsidRPr="007C2E49" w:rsidRDefault="003B77C9" w:rsidP="00B36082">
      <w:pPr>
        <w:spacing w:line="240" w:lineRule="auto"/>
        <w:rPr>
          <w:rFonts w:ascii="Chu Van An" w:hAnsi="Chu Van An" w:cs="Chu Van An"/>
          <w:b/>
          <w:color w:val="8B008B"/>
          <w:sz w:val="24"/>
          <w:szCs w:val="24"/>
        </w:rPr>
      </w:pPr>
      <w:bookmarkStart w:id="119" w:name="c12q"/>
      <w:bookmarkEnd w:id="118"/>
      <w:bookmarkEnd w:id="119"/>
    </w:p>
    <w:p w14:paraId="41239FD3" w14:textId="77777777" w:rsidR="003B77C9" w:rsidRPr="007C2E49" w:rsidRDefault="003B77C9" w:rsidP="00B36082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549C7632" w14:textId="7162BE32" w:rsidR="00CB7935" w:rsidRPr="007C2E49" w:rsidRDefault="00CB7935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</w:p>
    <w:p w14:paraId="74277F7E" w14:textId="68DE6AE5" w:rsidR="00C65A67" w:rsidRPr="007C2E49" w:rsidRDefault="00C65A67" w:rsidP="00B36082">
      <w:pPr>
        <w:spacing w:line="240" w:lineRule="auto"/>
        <w:rPr>
          <w:rFonts w:ascii="Chu Van An" w:hAnsi="Chu Van An" w:cs="Chu Van An"/>
          <w:sz w:val="24"/>
          <w:szCs w:val="24"/>
        </w:rPr>
      </w:pPr>
    </w:p>
    <w:sectPr w:rsidR="00C65A67" w:rsidRPr="007C2E49" w:rsidSect="009A3426">
      <w:headerReference w:type="default" r:id="rId447"/>
      <w:footerReference w:type="default" r:id="rId448"/>
      <w:pgSz w:w="12240" w:h="15840"/>
      <w:pgMar w:top="993" w:right="720" w:bottom="709" w:left="851" w:header="425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6E72D" w14:textId="77777777" w:rsidR="00BD775D" w:rsidRDefault="00BD775D" w:rsidP="0032639E">
      <w:pPr>
        <w:spacing w:after="0" w:line="240" w:lineRule="auto"/>
      </w:pPr>
      <w:r>
        <w:separator/>
      </w:r>
    </w:p>
  </w:endnote>
  <w:endnote w:type="continuationSeparator" w:id="0">
    <w:p w14:paraId="7331F66A" w14:textId="77777777" w:rsidR="00BD775D" w:rsidRDefault="00BD775D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7290" w14:textId="33DE51E8" w:rsidR="00381FA2" w:rsidRDefault="00381FA2" w:rsidP="0042620E">
    <w:pPr>
      <w:pStyle w:val="Footer"/>
      <w:tabs>
        <w:tab w:val="clear" w:pos="4680"/>
        <w:tab w:val="clear" w:pos="9360"/>
        <w:tab w:val="left" w:pos="609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596C2DCE">
              <wp:simplePos x="0" y="0"/>
              <wp:positionH relativeFrom="column">
                <wp:posOffset>198120</wp:posOffset>
              </wp:positionH>
              <wp:positionV relativeFrom="paragraph">
                <wp:posOffset>-29845</wp:posOffset>
              </wp:positionV>
              <wp:extent cx="332105" cy="285115"/>
              <wp:effectExtent l="0" t="0" r="10795" b="19685"/>
              <wp:wrapNone/>
              <wp:docPr id="225" name="Diamond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828D8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225" o:spid="_x0000_s1026" type="#_x0000_t4" style="position:absolute;margin-left:15.6pt;margin-top:-2.35pt;width:26.15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" filled="f" strokecolor="red" strokeweight="1.5pt"/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20809699">
              <wp:simplePos x="0" y="0"/>
              <wp:positionH relativeFrom="column">
                <wp:posOffset>2849880</wp:posOffset>
              </wp:positionH>
              <wp:positionV relativeFrom="paragraph">
                <wp:posOffset>200660</wp:posOffset>
              </wp:positionV>
              <wp:extent cx="75565" cy="66675"/>
              <wp:effectExtent l="19050" t="19050" r="38735" b="66675"/>
              <wp:wrapNone/>
              <wp:docPr id="459" name="Star: 5 Points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5565" cy="66675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837D3E" id="Star: 5 Points 459" o:spid="_x0000_s1026" style="position:absolute;margin-left:224.4pt;margin-top:15.8pt;width:5.95pt;height:5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56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" path="m,25468r28863,l37783,r8919,25468l75565,25468,52214,41207r8919,25468l37783,50935,14432,66675,23351,41207,,25468xe" fillcolor="yellow" strokecolor="#4d6d1e [1604]" strokeweight="1.25pt">
              <v:path arrowok="t" o:connecttype="custom" o:connectlocs="0,25468;28863,25468;37783,0;46702,25468;75565,25468;52214,41207;61133,66675;37783,50935;14432,66675;23351,41207;0,25468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1D2F4F98">
              <wp:simplePos x="0" y="0"/>
              <wp:positionH relativeFrom="column">
                <wp:posOffset>3385820</wp:posOffset>
              </wp:positionH>
              <wp:positionV relativeFrom="paragraph">
                <wp:posOffset>45085</wp:posOffset>
              </wp:positionV>
              <wp:extent cx="171450" cy="147320"/>
              <wp:effectExtent l="38100" t="19050" r="38100" b="62230"/>
              <wp:wrapNone/>
              <wp:docPr id="460" name="Star: 5 Points 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450" cy="14732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B92463" id="Star: 5 Points 460" o:spid="_x0000_s1026" style="position:absolute;margin-left:266.6pt;margin-top:3.55pt;width:13.5pt;height:11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" path="m,56271r65488,l85725,r20237,56271l171450,56271,118468,91048r20238,56272l85725,112542,32744,147320,52982,91048,,56271xe" fillcolor="yellow" strokecolor="#4d6d1e [1604]" strokeweight="1.25pt">
              <v:path arrowok="t" o:connecttype="custom" o:connectlocs="0,56271;65488,56271;85725,0;105962,56271;171450,56271;118468,91048;138706,147320;85725,112542;32744,147320;52982,91048;0,56271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53109948">
              <wp:simplePos x="0" y="0"/>
              <wp:positionH relativeFrom="column">
                <wp:posOffset>3104515</wp:posOffset>
              </wp:positionH>
              <wp:positionV relativeFrom="paragraph">
                <wp:posOffset>128270</wp:posOffset>
              </wp:positionV>
              <wp:extent cx="127635" cy="124460"/>
              <wp:effectExtent l="19050" t="19050" r="43815" b="66040"/>
              <wp:wrapNone/>
              <wp:docPr id="461" name="Star: 5 Points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72EA64C5" id="Star: 5 Points 461" o:spid="_x0000_s1026" style="position:absolute;margin-left:244.45pt;margin-top:10.1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A40135" wp14:editId="4605783C">
              <wp:simplePos x="0" y="0"/>
              <wp:positionH relativeFrom="rightMargin">
                <wp:posOffset>66675</wp:posOffset>
              </wp:positionH>
              <wp:positionV relativeFrom="paragraph">
                <wp:posOffset>-106680</wp:posOffset>
              </wp:positionV>
              <wp:extent cx="142240" cy="79375"/>
              <wp:effectExtent l="0" t="0" r="10160" b="15875"/>
              <wp:wrapNone/>
              <wp:docPr id="223" name="Oval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" cy="7937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0658752" id="Oval 223" o:spid="_x0000_s1026" style="position:absolute;margin-left:5.25pt;margin-top:-8.4pt;width:11.2pt;height: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" fillcolor="#ffc000" strokecolor="#00c" strokeweight="1.25pt">
              <v:stroke dashstyle="1 1"/>
              <w10:wrap anchorx="margin"/>
            </v:oval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61BA4D0E">
              <wp:simplePos x="0" y="0"/>
              <wp:positionH relativeFrom="margin">
                <wp:posOffset>27940</wp:posOffset>
              </wp:positionH>
              <wp:positionV relativeFrom="paragraph">
                <wp:posOffset>-60325</wp:posOffset>
              </wp:positionV>
              <wp:extent cx="6878320" cy="321945"/>
              <wp:effectExtent l="0" t="0" r="0" b="1905"/>
              <wp:wrapNone/>
              <wp:docPr id="224" name="Right Triangle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6F914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24" o:spid="_x0000_s1026" type="#_x0000_t6" style="position:absolute;margin-left:2.2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sdt>
      <w:sdt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226" name="Rectangle: Rounded Corners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5DF7E3CC" id="Rectangle: Rounded Corners 226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Ew4H&#10;I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7" name="Rectangle: Rounded Corners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57FA055E" id="Rectangle: Rounded Corners 227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" fillcolor="#7db9e9 [1311]" strokecolor="#dfebf4 [664]" strokeweight="1.25pt">
                  <w10:wrap anchorx="margin"/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8" name="Rectangle: Rounded Corners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43E10923" id="Rectangle: Rounded Corners 228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" fillcolor="yellow" strokecolor="#dfebf4 [664]" strokeweight="1.25pt"/>
              </w:pict>
            </mc:Fallback>
          </mc:AlternateContent>
        </w:r>
        <w:r>
          <w:t xml:space="preserve">      </w:t>
        </w:r>
        <w:r w:rsidRPr="0032639E">
          <w:rPr>
            <w:b/>
            <w:bCs/>
            <w:color w:val="0000CC"/>
            <w:sz w:val="28"/>
            <w:szCs w:val="28"/>
          </w:rPr>
          <w:t xml:space="preserve"> </w:t>
        </w:r>
        <w:r w:rsidRPr="0032639E">
          <w:rPr>
            <w:b/>
            <w:bCs/>
            <w:color w:val="0000CC"/>
            <w:sz w:val="28"/>
            <w:szCs w:val="28"/>
          </w:rPr>
          <w:fldChar w:fldCharType="begin"/>
        </w:r>
        <w:r w:rsidRPr="0032639E">
          <w:rPr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32639E">
          <w:rPr>
            <w:b/>
            <w:bCs/>
            <w:color w:val="0000CC"/>
            <w:sz w:val="28"/>
            <w:szCs w:val="28"/>
          </w:rPr>
          <w:fldChar w:fldCharType="separate"/>
        </w:r>
        <w:r w:rsidR="007C2E49">
          <w:rPr>
            <w:b/>
            <w:bCs/>
            <w:noProof/>
            <w:color w:val="0000CC"/>
            <w:sz w:val="28"/>
            <w:szCs w:val="28"/>
          </w:rPr>
          <w:t>9</w:t>
        </w:r>
        <w:r w:rsidRPr="0032639E">
          <w:rPr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b/>
            <w:bCs/>
            <w:noProof/>
            <w:color w:val="0000CC"/>
            <w:sz w:val="28"/>
            <w:szCs w:val="28"/>
          </w:rPr>
          <w:t xml:space="preserve">    </w:t>
        </w:r>
        <w:r w:rsidRPr="00E76256">
          <w:rPr>
            <w:rFonts w:ascii="Cambria Math" w:eastAsia="Cambria Math" w:hAnsi="Cambria Math" w:cs="Cambria Math"/>
            <w:b/>
            <w:color w:val="0000CC"/>
            <w:sz w:val="20"/>
            <w:szCs w:val="20"/>
          </w:rPr>
          <w:t>◈</w:t>
        </w:r>
        <w:r w:rsidRPr="00E76256">
          <w:rPr>
            <w:b/>
            <w:color w:val="0000CC"/>
            <w:sz w:val="20"/>
            <w:szCs w:val="20"/>
          </w:rPr>
          <w:t xml:space="preserve"> - Zalo chia s</w:t>
        </w:r>
        <w:r w:rsidRPr="00E76256">
          <w:rPr>
            <w:rFonts w:ascii="Calibri" w:eastAsia="Calibri" w:hAnsi="Calibri" w:cs="Calibri"/>
            <w:b/>
            <w:color w:val="0000CC"/>
            <w:sz w:val="20"/>
            <w:szCs w:val="20"/>
          </w:rPr>
          <w:t xml:space="preserve">ẻ </w:t>
        </w:r>
        <w:r>
          <w:rPr>
            <w:rFonts w:ascii="Calibri" w:eastAsia="Calibri" w:hAnsi="Calibri" w:cs="Calibri"/>
            <w:b/>
            <w:color w:val="0000CC"/>
            <w:sz w:val="20"/>
            <w:szCs w:val="20"/>
          </w:rPr>
          <w:t>Word full giải _</w:t>
        </w:r>
        <w:r w:rsidRPr="00E76256">
          <w:rPr>
            <w:b/>
            <w:color w:val="0000CC"/>
            <w:sz w:val="20"/>
            <w:szCs w:val="20"/>
          </w:rPr>
          <w:t xml:space="preserve"> 0774860155</w:t>
        </w:r>
      </w:sdtContent>
    </w:sdt>
    <w:r>
      <w:rPr>
        <w:noProof/>
      </w:rPr>
      <w:tab/>
    </w:r>
  </w:p>
  <w:p w14:paraId="0D2113BD" w14:textId="05249CCC" w:rsidR="00381FA2" w:rsidRDefault="00381FA2" w:rsidP="0042620E">
    <w:pPr>
      <w:pStyle w:val="Footer"/>
      <w:tabs>
        <w:tab w:val="clear" w:pos="4680"/>
        <w:tab w:val="clear" w:pos="9360"/>
        <w:tab w:val="left" w:pos="415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9197" w14:textId="77777777" w:rsidR="00BD775D" w:rsidRDefault="00BD775D" w:rsidP="0032639E">
      <w:pPr>
        <w:spacing w:after="0" w:line="240" w:lineRule="auto"/>
      </w:pPr>
      <w:r>
        <w:separator/>
      </w:r>
    </w:p>
  </w:footnote>
  <w:footnote w:type="continuationSeparator" w:id="0">
    <w:p w14:paraId="76216520" w14:textId="77777777" w:rsidR="00BD775D" w:rsidRDefault="00BD775D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B694" w14:textId="0E47D29C" w:rsidR="00381FA2" w:rsidRDefault="00381FA2" w:rsidP="00BC5A19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053F136B">
              <wp:simplePos x="0" y="0"/>
              <wp:positionH relativeFrom="column">
                <wp:posOffset>2429246</wp:posOffset>
              </wp:positionH>
              <wp:positionV relativeFrom="paragraph">
                <wp:posOffset>100965</wp:posOffset>
              </wp:positionV>
              <wp:extent cx="3217653" cy="223520"/>
              <wp:effectExtent l="0" t="0" r="0" b="0"/>
              <wp:wrapNone/>
              <wp:docPr id="45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17653" cy="2235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69A4FF" w14:textId="51EBA287" w:rsidR="00381FA2" w:rsidRPr="00A942B2" w:rsidRDefault="00381FA2" w:rsidP="00360A9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-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0A9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18"/>
                              <w:szCs w:val="18"/>
                            </w:rPr>
                            <w:t>Full Chuyên đề dạy thêm lớp 11 mức 7+ cực chất</w:t>
                          </w:r>
                          <w:r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942B2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4E159D7" w14:textId="5BF112C3" w:rsidR="00381FA2" w:rsidRDefault="00381FA2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4E5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137" type="#_x0000_t202" style="position:absolute;left:0;text-align:left;margin-left:191.3pt;margin-top:7.95pt;width:253.35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" filled="f" stroked="f">
              <v:textbox>
                <w:txbxContent>
                  <w:p w14:paraId="4A69A4FF" w14:textId="51EBA287" w:rsidR="00381FA2" w:rsidRPr="00A942B2" w:rsidRDefault="00381FA2" w:rsidP="00360A9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>-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360A96">
                      <w:rPr>
                        <w:rFonts w:ascii="Chu Van An" w:eastAsia="Chu Van An" w:hAnsi="Chu Van An" w:cs="Chu Van An"/>
                        <w:b/>
                        <w:color w:val="0000CC"/>
                        <w:sz w:val="18"/>
                        <w:szCs w:val="18"/>
                      </w:rPr>
                      <w:t>Full Chuyên đề dạy thêm lớp 11 mức 7+ cực chất</w:t>
                    </w:r>
                    <w:r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  <w:r w:rsidRPr="00A942B2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</w:t>
                    </w:r>
                  </w:p>
                  <w:p w14:paraId="14E159D7" w14:textId="5BF112C3" w:rsidR="00381FA2" w:rsidRDefault="00381FA2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746774A0">
              <wp:simplePos x="0" y="0"/>
              <wp:positionH relativeFrom="margin">
                <wp:posOffset>-44450</wp:posOffset>
              </wp:positionH>
              <wp:positionV relativeFrom="paragraph">
                <wp:posOffset>-69850</wp:posOffset>
              </wp:positionV>
              <wp:extent cx="7017385" cy="9725660"/>
              <wp:effectExtent l="0" t="0" r="0" b="889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660"/>
                        <a:chOff x="-21352" y="1400"/>
                        <a:chExt cx="7018168" cy="9726801"/>
                      </a:xfrm>
                    </wpg:grpSpPr>
                    <wpg:grpSp>
                      <wpg:cNvPr id="7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01"/>
                          <a:chOff x="-57550" y="12075"/>
                          <a:chExt cx="7018217" cy="10023610"/>
                        </a:xfrm>
                      </wpg:grpSpPr>
                      <wpg:grpSp>
                        <wpg:cNvPr id="45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8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12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48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9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0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7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8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9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44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44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50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1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381FA2" w:rsidRDefault="00381FA2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52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453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454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455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7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4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4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8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159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61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78104"/>
                                <a:ext cx="47116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2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3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381FA2" w:rsidRDefault="00381FA2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</wpg:grpSp>
                    <wps:wsp>
                      <wps:cNvPr id="222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38" style="position:absolute;left:0;text-align:left;margin-left:-3.5pt;margin-top:-5.5pt;width:552.55pt;height:765.8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">
              <v:group id="Group 22" o:spid="_x0000_s1139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group id="Group 2" o:spid="_x0000_s1140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group id="Group 27" o:spid="_x0000_s1141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29" o:spid="_x0000_s1142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Diagonal Stripe 40" o:spid="_x0000_s1143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44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" fillcolor="#9acd4c [3204]" strokecolor="#dfebf4 [664]" strokeweight="1.25pt"/>
                      <v:roundrect id="Rectangle: Rounded Corners 42" o:spid="_x0000_s1145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" fillcolor="yellow" strokecolor="#dfebf4 [664]" strokeweight="1.25pt"/>
                      <v:roundrect id="Rectangle: Rounded Corners 43" o:spid="_x0000_s1146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" fillcolor="#00c" strokecolor="#dfebf4 [664]" strokeweight="1.25pt"/>
                      <v:shape id="Star: 5 Points 44" o:spid="_x0000_s1147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48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49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50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roundrect id="Rectangle: Rounded Corners 38" o:spid="_x0000_s1151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" fillcolor="#00c" stroked="f" strokeweight="1.25pt"/>
                      <v:roundrect id="Rectangle: Rounded Corners 39" o:spid="_x0000_s1152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" fillcolor="#feffd5" stroked="f" strokeweight="1.25pt"/>
                    </v:group>
                    <v:roundrect id="Rectangle: Rounded Corners 35" o:spid="_x0000_s1153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" fillcolor="#eefed2" stroked="f" strokeweight="1.25pt"/>
                  </v:group>
                  <v:shape id="_x0000_s1154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<v:textbox>
                      <w:txbxContent>
                        <w:p w14:paraId="43FB5602" w14:textId="77777777" w:rsidR="00381FA2" w:rsidRDefault="00381FA2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55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group id="Group 6" o:spid="_x0000_s1156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">
                    <v:group id="Group 8" o:spid="_x0000_s1157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shape id="Diagonal Stripe 19" o:spid="_x0000_s1158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59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" fillcolor="#9acd4c [3204]" strokecolor="#dfebf4 [664]" strokeweight="1.25pt"/>
                      <v:roundrect id="Rectangle: Rounded Corners 21" o:spid="_x0000_s1160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" fillcolor="yellow" strokecolor="#dfebf4 [664]" strokeweight="1.25pt"/>
                      <v:roundrect id="Rectangle: Rounded Corners 22" o:spid="_x0000_s1161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" fillcolor="#00c" strokecolor="#dfebf4 [664]" strokeweight="1.25pt"/>
                      <v:shape id="Star: 5 Points 24" o:spid="_x0000_s1162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63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64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65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<v:roundrect id="Rectangle: Rounded Corners 17" o:spid="_x0000_s1166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" fillcolor="#00c" stroked="f" strokeweight="1.25pt"/>
                      <v:roundrect id="Rectangle: Rounded Corners 18" o:spid="_x0000_s1167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" fillcolor="#feffd5" stroked="f" strokeweight="1.25pt"/>
                    </v:group>
                    <v:roundrect id="Rectangle: Rounded Corners 16" o:spid="_x0000_s1168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" fillcolor="#ffc000" stroked="f" strokeweight="1.25pt"/>
                    <v:roundrect id="Rectangle: Rounded Corners 14" o:spid="_x0000_s1169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" fillcolor="#eefed2" stroked="f" strokeweight="1.25pt"/>
                  </v:group>
                  <v:rect id="Rectangle 7" o:spid="_x0000_s1170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" filled="f" stroked="f">
                    <v:textbox>
                      <w:txbxContent>
                        <w:p w14:paraId="7C4D95BD" w14:textId="5326EDE9" w:rsidR="00381FA2" w:rsidRDefault="00381FA2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71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EDA699" wp14:editId="1E15E3CF">
              <wp:simplePos x="0" y="0"/>
              <wp:positionH relativeFrom="margin">
                <wp:posOffset>-9525</wp:posOffset>
              </wp:positionH>
              <wp:positionV relativeFrom="paragraph">
                <wp:posOffset>-21590</wp:posOffset>
              </wp:positionV>
              <wp:extent cx="9525" cy="967740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25" cy="9677400"/>
                      </a:xfrm>
                      <a:prstGeom prst="line">
                        <a:avLst/>
                      </a:prstGeom>
                      <a:ln w="19050">
                        <a:solidFill>
                          <a:srgbClr val="0000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470841" id="Straight Connector 2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-1.7pt" to="0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" strokecolor="#00c" strokeweight="1.5pt"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B2C7D99" wp14:editId="6CCB6868">
              <wp:simplePos x="0" y="0"/>
              <wp:positionH relativeFrom="column">
                <wp:posOffset>6889115</wp:posOffset>
              </wp:positionH>
              <wp:positionV relativeFrom="paragraph">
                <wp:posOffset>-3385</wp:posOffset>
              </wp:positionV>
              <wp:extent cx="19050" cy="9582360"/>
              <wp:effectExtent l="0" t="0" r="19050" b="19050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0" cy="958236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476A03" id="Straight Connector 25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2.45pt,-.25pt" to="543.95pt,7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" strokecolor="#9acd4c [32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3DF743D">
              <wp:simplePos x="0" y="0"/>
              <wp:positionH relativeFrom="margin">
                <wp:align>right</wp:align>
              </wp:positionH>
              <wp:positionV relativeFrom="paragraph">
                <wp:posOffset>23136</wp:posOffset>
              </wp:positionV>
              <wp:extent cx="1159955" cy="227011"/>
              <wp:effectExtent l="0" t="0" r="2540" b="1905"/>
              <wp:wrapNone/>
              <wp:docPr id="45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955" cy="227011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381FA2" w:rsidRPr="009E41A3" w:rsidRDefault="00381FA2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A1F764" id="_x0000_s1172" type="#_x0000_t202" style="position:absolute;left:0;text-align:left;margin-left:40.15pt;margin-top:1.8pt;width:91.35pt;height:17.8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381FA2" w:rsidRPr="009E41A3" w:rsidRDefault="00381FA2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458" name="Oval 4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A2A6BFA" id="Oval 458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z3kZcaYCAADI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4" type="#_x0000_t75" style="width:61.1pt;height:41.85pt" o:bullet="t">
        <v:imagedata r:id="rId1" o:title="nut"/>
      </v:shape>
    </w:pict>
  </w:numPicBullet>
  <w:numPicBullet w:numPicBulletId="1">
    <w:pict>
      <v:shape w14:anchorId="1EE45C24" id="_x0000_i1305" type="#_x0000_t75" style="width:450.4pt;height:450.4pt" o:bullet="t">
        <v:imagedata r:id="rId2" o:title="fa-check-square-o_600"/>
      </v:shape>
    </w:pict>
  </w:numPicBullet>
  <w:abstractNum w:abstractNumId="0" w15:restartNumberingAfterBreak="0">
    <w:nsid w:val="0875164B"/>
    <w:multiLevelType w:val="hybridMultilevel"/>
    <w:tmpl w:val="DA385878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1DE101FF"/>
    <w:multiLevelType w:val="hybridMultilevel"/>
    <w:tmpl w:val="94CE3198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28FB65F7"/>
    <w:multiLevelType w:val="hybridMultilevel"/>
    <w:tmpl w:val="10B43C6E"/>
    <w:lvl w:ilvl="0" w:tplc="DF2C2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06FE9"/>
    <w:multiLevelType w:val="hybridMultilevel"/>
    <w:tmpl w:val="2B7E1056"/>
    <w:lvl w:ilvl="0" w:tplc="E744B652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5DC70ED"/>
    <w:multiLevelType w:val="hybridMultilevel"/>
    <w:tmpl w:val="2B387E8A"/>
    <w:lvl w:ilvl="0" w:tplc="C87CD02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22A7F"/>
    <w:multiLevelType w:val="hybridMultilevel"/>
    <w:tmpl w:val="DE18C044"/>
    <w:lvl w:ilvl="0" w:tplc="31E8EC8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0622A"/>
    <w:multiLevelType w:val="hybridMultilevel"/>
    <w:tmpl w:val="74184ECC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418135C5"/>
    <w:multiLevelType w:val="hybridMultilevel"/>
    <w:tmpl w:val="E7204C44"/>
    <w:lvl w:ilvl="0" w:tplc="879A93DC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" w15:restartNumberingAfterBreak="0">
    <w:nsid w:val="41EE7856"/>
    <w:multiLevelType w:val="hybridMultilevel"/>
    <w:tmpl w:val="A84863E2"/>
    <w:lvl w:ilvl="0" w:tplc="E744B6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92F60"/>
    <w:multiLevelType w:val="hybridMultilevel"/>
    <w:tmpl w:val="63D424A2"/>
    <w:lvl w:ilvl="0" w:tplc="83802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F7772"/>
    <w:multiLevelType w:val="hybridMultilevel"/>
    <w:tmpl w:val="2B2A41E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879A93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C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0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9E"/>
    <w:rsid w:val="00003208"/>
    <w:rsid w:val="00016CD7"/>
    <w:rsid w:val="00023DCA"/>
    <w:rsid w:val="00027CA2"/>
    <w:rsid w:val="000334B1"/>
    <w:rsid w:val="00043335"/>
    <w:rsid w:val="00050372"/>
    <w:rsid w:val="00051B9E"/>
    <w:rsid w:val="000611F7"/>
    <w:rsid w:val="0006558E"/>
    <w:rsid w:val="00073AE8"/>
    <w:rsid w:val="000741A3"/>
    <w:rsid w:val="0008134E"/>
    <w:rsid w:val="00084C1E"/>
    <w:rsid w:val="000873EA"/>
    <w:rsid w:val="00097F4E"/>
    <w:rsid w:val="000A0707"/>
    <w:rsid w:val="000A3B62"/>
    <w:rsid w:val="000A4014"/>
    <w:rsid w:val="000A66A2"/>
    <w:rsid w:val="000B116E"/>
    <w:rsid w:val="000B30E3"/>
    <w:rsid w:val="000C58D5"/>
    <w:rsid w:val="000D5F1F"/>
    <w:rsid w:val="000E5E67"/>
    <w:rsid w:val="000E6998"/>
    <w:rsid w:val="000F2B19"/>
    <w:rsid w:val="001005D8"/>
    <w:rsid w:val="001006B9"/>
    <w:rsid w:val="0010299C"/>
    <w:rsid w:val="00107110"/>
    <w:rsid w:val="00113AC1"/>
    <w:rsid w:val="00115AD4"/>
    <w:rsid w:val="00135F41"/>
    <w:rsid w:val="001553A3"/>
    <w:rsid w:val="0016598F"/>
    <w:rsid w:val="001748AA"/>
    <w:rsid w:val="00182E86"/>
    <w:rsid w:val="00191A8C"/>
    <w:rsid w:val="001928EE"/>
    <w:rsid w:val="0019581E"/>
    <w:rsid w:val="00195FF0"/>
    <w:rsid w:val="001A1120"/>
    <w:rsid w:val="001A2ADE"/>
    <w:rsid w:val="001B37FA"/>
    <w:rsid w:val="001C0CD4"/>
    <w:rsid w:val="001C218E"/>
    <w:rsid w:val="001C3B96"/>
    <w:rsid w:val="001E656A"/>
    <w:rsid w:val="001F2F46"/>
    <w:rsid w:val="001F69D5"/>
    <w:rsid w:val="0020071A"/>
    <w:rsid w:val="0020510D"/>
    <w:rsid w:val="00206CF3"/>
    <w:rsid w:val="002235AD"/>
    <w:rsid w:val="002354B7"/>
    <w:rsid w:val="00242FCF"/>
    <w:rsid w:val="00251403"/>
    <w:rsid w:val="0025508A"/>
    <w:rsid w:val="0025747F"/>
    <w:rsid w:val="00275B12"/>
    <w:rsid w:val="0028087F"/>
    <w:rsid w:val="002942A7"/>
    <w:rsid w:val="002A0BFE"/>
    <w:rsid w:val="002E015D"/>
    <w:rsid w:val="002F4F39"/>
    <w:rsid w:val="00313CC7"/>
    <w:rsid w:val="003239E8"/>
    <w:rsid w:val="0032639E"/>
    <w:rsid w:val="003276B1"/>
    <w:rsid w:val="00330683"/>
    <w:rsid w:val="00335DA0"/>
    <w:rsid w:val="0035129A"/>
    <w:rsid w:val="00352707"/>
    <w:rsid w:val="00352905"/>
    <w:rsid w:val="00360A96"/>
    <w:rsid w:val="00363FC2"/>
    <w:rsid w:val="00367BC8"/>
    <w:rsid w:val="00381FA2"/>
    <w:rsid w:val="00384DBB"/>
    <w:rsid w:val="003913E4"/>
    <w:rsid w:val="00395D4E"/>
    <w:rsid w:val="00396E63"/>
    <w:rsid w:val="003A6E34"/>
    <w:rsid w:val="003B078D"/>
    <w:rsid w:val="003B4C47"/>
    <w:rsid w:val="003B77C9"/>
    <w:rsid w:val="003C203F"/>
    <w:rsid w:val="003C2220"/>
    <w:rsid w:val="003D1A63"/>
    <w:rsid w:val="003D30D3"/>
    <w:rsid w:val="003D5F5B"/>
    <w:rsid w:val="003E06F8"/>
    <w:rsid w:val="003E0EA6"/>
    <w:rsid w:val="003E7EBA"/>
    <w:rsid w:val="00400BAA"/>
    <w:rsid w:val="00405A10"/>
    <w:rsid w:val="004120C5"/>
    <w:rsid w:val="00422CAB"/>
    <w:rsid w:val="0042620E"/>
    <w:rsid w:val="004305E9"/>
    <w:rsid w:val="00432C10"/>
    <w:rsid w:val="004524BC"/>
    <w:rsid w:val="00453226"/>
    <w:rsid w:val="00456447"/>
    <w:rsid w:val="0046180A"/>
    <w:rsid w:val="00472036"/>
    <w:rsid w:val="00472446"/>
    <w:rsid w:val="00473BCA"/>
    <w:rsid w:val="004819E5"/>
    <w:rsid w:val="0049455B"/>
    <w:rsid w:val="004A2ECD"/>
    <w:rsid w:val="004A4412"/>
    <w:rsid w:val="004B2480"/>
    <w:rsid w:val="004B3B60"/>
    <w:rsid w:val="004C232E"/>
    <w:rsid w:val="004C7A1D"/>
    <w:rsid w:val="004E171E"/>
    <w:rsid w:val="004E68EA"/>
    <w:rsid w:val="004F4E04"/>
    <w:rsid w:val="004F5637"/>
    <w:rsid w:val="00501A08"/>
    <w:rsid w:val="005501AF"/>
    <w:rsid w:val="00550BA4"/>
    <w:rsid w:val="00571432"/>
    <w:rsid w:val="00580B76"/>
    <w:rsid w:val="0058733F"/>
    <w:rsid w:val="00587FD2"/>
    <w:rsid w:val="005924BF"/>
    <w:rsid w:val="00592A80"/>
    <w:rsid w:val="005A27A0"/>
    <w:rsid w:val="005B0852"/>
    <w:rsid w:val="005C0A20"/>
    <w:rsid w:val="005D6A31"/>
    <w:rsid w:val="005E04EA"/>
    <w:rsid w:val="005E2645"/>
    <w:rsid w:val="00601BC3"/>
    <w:rsid w:val="00604D5A"/>
    <w:rsid w:val="00606550"/>
    <w:rsid w:val="00617FCB"/>
    <w:rsid w:val="00645CDC"/>
    <w:rsid w:val="00661545"/>
    <w:rsid w:val="0066606B"/>
    <w:rsid w:val="006675F9"/>
    <w:rsid w:val="0069269C"/>
    <w:rsid w:val="00692DA2"/>
    <w:rsid w:val="006963C4"/>
    <w:rsid w:val="006A0115"/>
    <w:rsid w:val="006A059C"/>
    <w:rsid w:val="006A3F7C"/>
    <w:rsid w:val="006A5B5E"/>
    <w:rsid w:val="006C6B00"/>
    <w:rsid w:val="006E1112"/>
    <w:rsid w:val="006E7697"/>
    <w:rsid w:val="006F01C1"/>
    <w:rsid w:val="006F575B"/>
    <w:rsid w:val="006F7619"/>
    <w:rsid w:val="007004D5"/>
    <w:rsid w:val="007010EE"/>
    <w:rsid w:val="00702491"/>
    <w:rsid w:val="00704DC6"/>
    <w:rsid w:val="007117B6"/>
    <w:rsid w:val="00713ACC"/>
    <w:rsid w:val="00713C79"/>
    <w:rsid w:val="00720B12"/>
    <w:rsid w:val="0072370E"/>
    <w:rsid w:val="00741CF9"/>
    <w:rsid w:val="00751FD7"/>
    <w:rsid w:val="007522D7"/>
    <w:rsid w:val="007539C9"/>
    <w:rsid w:val="00761AFE"/>
    <w:rsid w:val="007712CF"/>
    <w:rsid w:val="00781754"/>
    <w:rsid w:val="00782505"/>
    <w:rsid w:val="0078523B"/>
    <w:rsid w:val="00787980"/>
    <w:rsid w:val="007B5549"/>
    <w:rsid w:val="007C1A1C"/>
    <w:rsid w:val="007C2E49"/>
    <w:rsid w:val="007C4797"/>
    <w:rsid w:val="007C6459"/>
    <w:rsid w:val="007E00ED"/>
    <w:rsid w:val="007F02ED"/>
    <w:rsid w:val="007F3458"/>
    <w:rsid w:val="007F4B89"/>
    <w:rsid w:val="008018B0"/>
    <w:rsid w:val="00810EF1"/>
    <w:rsid w:val="00813B90"/>
    <w:rsid w:val="00823587"/>
    <w:rsid w:val="00831944"/>
    <w:rsid w:val="00832CE5"/>
    <w:rsid w:val="008444B1"/>
    <w:rsid w:val="00845352"/>
    <w:rsid w:val="008458BD"/>
    <w:rsid w:val="00845A13"/>
    <w:rsid w:val="0085087C"/>
    <w:rsid w:val="0085781C"/>
    <w:rsid w:val="008734FF"/>
    <w:rsid w:val="00887038"/>
    <w:rsid w:val="0089270A"/>
    <w:rsid w:val="008A56A4"/>
    <w:rsid w:val="008A57CD"/>
    <w:rsid w:val="008B0108"/>
    <w:rsid w:val="008B1EDD"/>
    <w:rsid w:val="008D3FD2"/>
    <w:rsid w:val="008E2A9A"/>
    <w:rsid w:val="008F53DE"/>
    <w:rsid w:val="00913B89"/>
    <w:rsid w:val="0093263A"/>
    <w:rsid w:val="009373A4"/>
    <w:rsid w:val="00957579"/>
    <w:rsid w:val="00963509"/>
    <w:rsid w:val="0097688C"/>
    <w:rsid w:val="00982354"/>
    <w:rsid w:val="0098489F"/>
    <w:rsid w:val="00987595"/>
    <w:rsid w:val="00993B01"/>
    <w:rsid w:val="00997DD5"/>
    <w:rsid w:val="009A3426"/>
    <w:rsid w:val="009A7228"/>
    <w:rsid w:val="009B4D88"/>
    <w:rsid w:val="009C063E"/>
    <w:rsid w:val="009C22B2"/>
    <w:rsid w:val="009C5641"/>
    <w:rsid w:val="009D7648"/>
    <w:rsid w:val="009E41A3"/>
    <w:rsid w:val="009E59A3"/>
    <w:rsid w:val="009E6A90"/>
    <w:rsid w:val="00A03879"/>
    <w:rsid w:val="00A06E41"/>
    <w:rsid w:val="00A07454"/>
    <w:rsid w:val="00A126C1"/>
    <w:rsid w:val="00A32CC1"/>
    <w:rsid w:val="00A4075B"/>
    <w:rsid w:val="00A51415"/>
    <w:rsid w:val="00A5390C"/>
    <w:rsid w:val="00A57E5A"/>
    <w:rsid w:val="00A96342"/>
    <w:rsid w:val="00A97233"/>
    <w:rsid w:val="00AB21D1"/>
    <w:rsid w:val="00AE127D"/>
    <w:rsid w:val="00AF187F"/>
    <w:rsid w:val="00B14882"/>
    <w:rsid w:val="00B253BD"/>
    <w:rsid w:val="00B36082"/>
    <w:rsid w:val="00B50701"/>
    <w:rsid w:val="00B52BB0"/>
    <w:rsid w:val="00B53E06"/>
    <w:rsid w:val="00B63964"/>
    <w:rsid w:val="00B73CA2"/>
    <w:rsid w:val="00B74A6D"/>
    <w:rsid w:val="00B85846"/>
    <w:rsid w:val="00B87896"/>
    <w:rsid w:val="00B92A5C"/>
    <w:rsid w:val="00B9622C"/>
    <w:rsid w:val="00BA3303"/>
    <w:rsid w:val="00BA66AD"/>
    <w:rsid w:val="00BB1BC2"/>
    <w:rsid w:val="00BC5A19"/>
    <w:rsid w:val="00BC690F"/>
    <w:rsid w:val="00BD775D"/>
    <w:rsid w:val="00BE5E31"/>
    <w:rsid w:val="00C1637B"/>
    <w:rsid w:val="00C171EC"/>
    <w:rsid w:val="00C20390"/>
    <w:rsid w:val="00C247F5"/>
    <w:rsid w:val="00C274F4"/>
    <w:rsid w:val="00C44B25"/>
    <w:rsid w:val="00C50685"/>
    <w:rsid w:val="00C556BF"/>
    <w:rsid w:val="00C55EE2"/>
    <w:rsid w:val="00C577F6"/>
    <w:rsid w:val="00C634AF"/>
    <w:rsid w:val="00C65A67"/>
    <w:rsid w:val="00C70AC3"/>
    <w:rsid w:val="00C7636B"/>
    <w:rsid w:val="00C85A54"/>
    <w:rsid w:val="00C9469E"/>
    <w:rsid w:val="00C96032"/>
    <w:rsid w:val="00C96927"/>
    <w:rsid w:val="00CA6DB3"/>
    <w:rsid w:val="00CB0530"/>
    <w:rsid w:val="00CB6074"/>
    <w:rsid w:val="00CB7935"/>
    <w:rsid w:val="00CC7BF3"/>
    <w:rsid w:val="00D00617"/>
    <w:rsid w:val="00D047D9"/>
    <w:rsid w:val="00D10091"/>
    <w:rsid w:val="00D25832"/>
    <w:rsid w:val="00D30B6A"/>
    <w:rsid w:val="00D363C9"/>
    <w:rsid w:val="00D37EA4"/>
    <w:rsid w:val="00D64930"/>
    <w:rsid w:val="00D663E8"/>
    <w:rsid w:val="00D757F1"/>
    <w:rsid w:val="00D93FE2"/>
    <w:rsid w:val="00DA0D4F"/>
    <w:rsid w:val="00DA1697"/>
    <w:rsid w:val="00DA3951"/>
    <w:rsid w:val="00DA4996"/>
    <w:rsid w:val="00DB2F4E"/>
    <w:rsid w:val="00DB4E1A"/>
    <w:rsid w:val="00DC26BC"/>
    <w:rsid w:val="00DD7E31"/>
    <w:rsid w:val="00DE4432"/>
    <w:rsid w:val="00DE60CC"/>
    <w:rsid w:val="00DF7500"/>
    <w:rsid w:val="00E07383"/>
    <w:rsid w:val="00E10039"/>
    <w:rsid w:val="00E105B1"/>
    <w:rsid w:val="00E128C6"/>
    <w:rsid w:val="00E16942"/>
    <w:rsid w:val="00E20EF2"/>
    <w:rsid w:val="00E34267"/>
    <w:rsid w:val="00E364CA"/>
    <w:rsid w:val="00E36D44"/>
    <w:rsid w:val="00E66C07"/>
    <w:rsid w:val="00E74FDC"/>
    <w:rsid w:val="00E849E9"/>
    <w:rsid w:val="00E91B7D"/>
    <w:rsid w:val="00E93E27"/>
    <w:rsid w:val="00E94B5C"/>
    <w:rsid w:val="00E96054"/>
    <w:rsid w:val="00EA0075"/>
    <w:rsid w:val="00EA079D"/>
    <w:rsid w:val="00EA2049"/>
    <w:rsid w:val="00EA2C2E"/>
    <w:rsid w:val="00EA61E4"/>
    <w:rsid w:val="00EB3BA4"/>
    <w:rsid w:val="00EC1E6B"/>
    <w:rsid w:val="00EC31F3"/>
    <w:rsid w:val="00EC5D1C"/>
    <w:rsid w:val="00ED1BC7"/>
    <w:rsid w:val="00ED2C46"/>
    <w:rsid w:val="00ED55D0"/>
    <w:rsid w:val="00ED59F1"/>
    <w:rsid w:val="00F27246"/>
    <w:rsid w:val="00F36AE3"/>
    <w:rsid w:val="00F42AEF"/>
    <w:rsid w:val="00F468C2"/>
    <w:rsid w:val="00F46F2E"/>
    <w:rsid w:val="00F549A5"/>
    <w:rsid w:val="00F65F1A"/>
    <w:rsid w:val="00F81B04"/>
    <w:rsid w:val="00F8291B"/>
    <w:rsid w:val="00F92170"/>
    <w:rsid w:val="00F92F2A"/>
    <w:rsid w:val="00F94B72"/>
    <w:rsid w:val="00FD40D2"/>
    <w:rsid w:val="00FD5920"/>
    <w:rsid w:val="00FD627E"/>
    <w:rsid w:val="00FD7968"/>
    <w:rsid w:val="00FE2D4C"/>
    <w:rsid w:val="00FE541F"/>
    <w:rsid w:val="00FF594B"/>
    <w:rsid w:val="00FF65B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docId w15:val="{8DCE6995-7126-4283-99E6-C12EB709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link w:val="NoSpacingChar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customStyle="1" w:styleId="Char">
    <w:name w:val="Char"/>
    <w:basedOn w:val="Normal"/>
    <w:semiHidden/>
    <w:rsid w:val="00F92170"/>
    <w:pPr>
      <w:spacing w:before="40" w:line="240" w:lineRule="exact"/>
      <w:ind w:firstLine="284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21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C1A1C"/>
  </w:style>
  <w:style w:type="paragraph" w:customStyle="1" w:styleId="MTDisplayEquation">
    <w:name w:val="MTDisplayEquation"/>
    <w:basedOn w:val="Normal"/>
    <w:next w:val="Normal"/>
    <w:link w:val="MTDisplayEquationChar"/>
    <w:rsid w:val="007C1A1C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7C1A1C"/>
    <w:rPr>
      <w:rFonts w:ascii="Times New Roman" w:eastAsia="Times New Roman" w:hAnsi="Times New Roman" w:cs="Times New Roman"/>
      <w:sz w:val="26"/>
      <w:szCs w:val="26"/>
      <w:lang w:val="x-none"/>
    </w:rPr>
  </w:style>
  <w:style w:type="paragraph" w:customStyle="1" w:styleId="Normal025">
    <w:name w:val="Normal_0_25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12">
    <w:name w:val="Normal_0_12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1">
    <w:name w:val="Normal_1"/>
    <w:qFormat/>
    <w:rsid w:val="008B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4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link w:val="oancuaDanhsachChar"/>
    <w:uiPriority w:val="34"/>
    <w:qFormat/>
    <w:rsid w:val="00BA330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"/>
    <w:uiPriority w:val="34"/>
    <w:rsid w:val="00BA330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NoSpacing"/>
    <w:locked/>
    <w:rsid w:val="003D5F5B"/>
  </w:style>
  <w:style w:type="paragraph" w:customStyle="1" w:styleId="cau">
    <w:name w:val="cau"/>
    <w:basedOn w:val="Normal"/>
    <w:qFormat/>
    <w:rsid w:val="009E59A3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customStyle="1" w:styleId="msonormal0">
    <w:name w:val="msonormal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1005D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B148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2E01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19">
    <w:name w:val="Normal_0_19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B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">
    <w:name w:val="Normal_0_2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7C9"/>
    <w:rPr>
      <w:rFonts w:ascii="Segoe UI" w:eastAsiaTheme="minorHAns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7C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B77C9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7C9"/>
    <w:rPr>
      <w:rFonts w:ascii="Times New Roman" w:eastAsiaTheme="minorHAnsi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7C9"/>
    <w:pPr>
      <w:spacing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B77C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7C9"/>
    <w:rPr>
      <w:rFonts w:ascii="Times New Roman" w:eastAsiaTheme="minorHAnsi" w:hAnsi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7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3B77C9"/>
    <w:rPr>
      <w:b/>
      <w:bCs/>
      <w:sz w:val="20"/>
      <w:szCs w:val="20"/>
    </w:rPr>
  </w:style>
  <w:style w:type="paragraph" w:customStyle="1" w:styleId="Vnbnnidung">
    <w:name w:val="Văn bản nội dung"/>
    <w:basedOn w:val="Normal"/>
    <w:link w:val="Vnbnnidung0"/>
    <w:rsid w:val="003B77C9"/>
    <w:pPr>
      <w:widowControl w:val="0"/>
      <w:shd w:val="clear" w:color="auto" w:fill="FFFFFF"/>
      <w:spacing w:before="120" w:after="0" w:line="288" w:lineRule="auto"/>
      <w:ind w:left="992" w:hanging="992"/>
      <w:jc w:val="both"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Vnbnnidung0">
    <w:name w:val="Văn bản nội dung_"/>
    <w:basedOn w:val="DefaultParagraphFont"/>
    <w:link w:val="Vnbnnidung"/>
    <w:rsid w:val="003B77C9"/>
    <w:rPr>
      <w:rFonts w:ascii="Times New Roman" w:eastAsia="Times New Roman" w:hAnsi="Times New Roman" w:cs="Times New Roman"/>
      <w:shd w:val="clear" w:color="auto" w:fill="FFFFFF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3B77C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7">
    <w:name w:val="Normal_0_27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Normal020">
    <w:name w:val="Normal_0_20"/>
    <w:qFormat/>
    <w:rsid w:val="00997DD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locked/>
    <w:rsid w:val="001F2F46"/>
    <w:rPr>
      <w:color w:val="606060"/>
      <w:sz w:val="30"/>
      <w:szCs w:val="30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1F2F46"/>
    <w:pPr>
      <w:widowControl w:val="0"/>
      <w:shd w:val="clear" w:color="auto" w:fill="FFFFFF"/>
      <w:spacing w:after="120" w:line="240" w:lineRule="auto"/>
      <w:ind w:firstLine="160"/>
    </w:pPr>
    <w:rPr>
      <w:color w:val="606060"/>
      <w:sz w:val="30"/>
      <w:szCs w:val="30"/>
    </w:rPr>
  </w:style>
  <w:style w:type="paragraph" w:customStyle="1" w:styleId="tn1dong">
    <w:name w:val="tn1dong"/>
    <w:basedOn w:val="Normal"/>
    <w:qFormat/>
    <w:rsid w:val="009D7648"/>
    <w:pPr>
      <w:tabs>
        <w:tab w:val="left" w:pos="425"/>
        <w:tab w:val="left" w:pos="2268"/>
        <w:tab w:val="left" w:pos="4111"/>
        <w:tab w:val="left" w:pos="5954"/>
      </w:tabs>
      <w:spacing w:after="0" w:line="240" w:lineRule="auto"/>
      <w:ind w:left="709" w:hanging="284"/>
      <w:jc w:val="both"/>
    </w:pPr>
    <w:rPr>
      <w:rFonts w:ascii="Times New Roman" w:eastAsia="Calibri" w:hAnsi="Times New Roman" w:cs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7.bin"/><Relationship Id="rId63" Type="http://schemas.openxmlformats.org/officeDocument/2006/relationships/image" Target="media/image22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52.wmf"/><Relationship Id="rId366" Type="http://schemas.openxmlformats.org/officeDocument/2006/relationships/oleObject" Target="embeddings/oleObject184.bin"/><Relationship Id="rId170" Type="http://schemas.openxmlformats.org/officeDocument/2006/relationships/image" Target="media/image75.wmf"/><Relationship Id="rId226" Type="http://schemas.openxmlformats.org/officeDocument/2006/relationships/image" Target="media/image103.wmf"/><Relationship Id="rId433" Type="http://schemas.openxmlformats.org/officeDocument/2006/relationships/image" Target="media/image210.wmf"/><Relationship Id="rId268" Type="http://schemas.openxmlformats.org/officeDocument/2006/relationships/image" Target="media/image124.wmf"/><Relationship Id="rId32" Type="http://schemas.openxmlformats.org/officeDocument/2006/relationships/image" Target="media/image14.wmf"/><Relationship Id="rId74" Type="http://schemas.openxmlformats.org/officeDocument/2006/relationships/oleObject" Target="embeddings/oleObject42.bin"/><Relationship Id="rId128" Type="http://schemas.openxmlformats.org/officeDocument/2006/relationships/image" Target="media/image54.wmf"/><Relationship Id="rId335" Type="http://schemas.openxmlformats.org/officeDocument/2006/relationships/oleObject" Target="embeddings/oleObject173.bin"/><Relationship Id="rId377" Type="http://schemas.openxmlformats.org/officeDocument/2006/relationships/image" Target="media/image183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6.bin"/><Relationship Id="rId237" Type="http://schemas.openxmlformats.org/officeDocument/2006/relationships/oleObject" Target="embeddings/oleObject124.bin"/><Relationship Id="rId402" Type="http://schemas.openxmlformats.org/officeDocument/2006/relationships/oleObject" Target="embeddings/oleObject203.bin"/><Relationship Id="rId279" Type="http://schemas.openxmlformats.org/officeDocument/2006/relationships/oleObject" Target="embeddings/oleObject145.bin"/><Relationship Id="rId444" Type="http://schemas.openxmlformats.org/officeDocument/2006/relationships/oleObject" Target="embeddings/oleObject224.bin"/><Relationship Id="rId43" Type="http://schemas.openxmlformats.org/officeDocument/2006/relationships/oleObject" Target="embeddings/oleObject24.bin"/><Relationship Id="rId139" Type="http://schemas.openxmlformats.org/officeDocument/2006/relationships/oleObject" Target="embeddings/oleObject75.bin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46" Type="http://schemas.openxmlformats.org/officeDocument/2006/relationships/image" Target="media/image163.wmf"/><Relationship Id="rId388" Type="http://schemas.openxmlformats.org/officeDocument/2006/relationships/oleObject" Target="embeddings/oleObject196.bin"/><Relationship Id="rId85" Type="http://schemas.openxmlformats.org/officeDocument/2006/relationships/oleObject" Target="embeddings/oleObject48.bin"/><Relationship Id="rId150" Type="http://schemas.openxmlformats.org/officeDocument/2006/relationships/image" Target="media/image65.wmf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image" Target="media/image200.wmf"/><Relationship Id="rId248" Type="http://schemas.openxmlformats.org/officeDocument/2006/relationships/image" Target="media/image114.wmf"/><Relationship Id="rId12" Type="http://schemas.openxmlformats.org/officeDocument/2006/relationships/image" Target="media/image6.wmf"/><Relationship Id="rId108" Type="http://schemas.openxmlformats.org/officeDocument/2006/relationships/image" Target="media/image44.wmf"/><Relationship Id="rId315" Type="http://schemas.openxmlformats.org/officeDocument/2006/relationships/oleObject" Target="embeddings/oleObject163.bin"/><Relationship Id="rId357" Type="http://schemas.openxmlformats.org/officeDocument/2006/relationships/image" Target="media/image172.wmf"/><Relationship Id="rId54" Type="http://schemas.openxmlformats.org/officeDocument/2006/relationships/image" Target="media/image18.wmf"/><Relationship Id="rId96" Type="http://schemas.openxmlformats.org/officeDocument/2006/relationships/image" Target="media/image38.wmf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14.bin"/><Relationship Id="rId399" Type="http://schemas.openxmlformats.org/officeDocument/2006/relationships/image" Target="media/image193.wmf"/><Relationship Id="rId259" Type="http://schemas.openxmlformats.org/officeDocument/2006/relationships/oleObject" Target="embeddings/oleObject135.bin"/><Relationship Id="rId424" Type="http://schemas.openxmlformats.org/officeDocument/2006/relationships/oleObject" Target="embeddings/oleObject214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5.bin"/><Relationship Id="rId270" Type="http://schemas.openxmlformats.org/officeDocument/2006/relationships/image" Target="media/image125.wmf"/><Relationship Id="rId326" Type="http://schemas.openxmlformats.org/officeDocument/2006/relationships/image" Target="media/image153.wmf"/><Relationship Id="rId65" Type="http://schemas.openxmlformats.org/officeDocument/2006/relationships/image" Target="media/image23.wmf"/><Relationship Id="rId130" Type="http://schemas.openxmlformats.org/officeDocument/2006/relationships/image" Target="media/image55.wmf"/><Relationship Id="rId368" Type="http://schemas.openxmlformats.org/officeDocument/2006/relationships/oleObject" Target="embeddings/oleObject185.bin"/><Relationship Id="rId172" Type="http://schemas.openxmlformats.org/officeDocument/2006/relationships/image" Target="media/image76.wmf"/><Relationship Id="rId228" Type="http://schemas.openxmlformats.org/officeDocument/2006/relationships/image" Target="media/image104.wmf"/><Relationship Id="rId435" Type="http://schemas.openxmlformats.org/officeDocument/2006/relationships/image" Target="media/image211.wmf"/><Relationship Id="rId281" Type="http://schemas.openxmlformats.org/officeDocument/2006/relationships/oleObject" Target="embeddings/oleObject146.bin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43.bin"/><Relationship Id="rId141" Type="http://schemas.openxmlformats.org/officeDocument/2006/relationships/oleObject" Target="embeddings/oleObject76.bin"/><Relationship Id="rId379" Type="http://schemas.openxmlformats.org/officeDocument/2006/relationships/image" Target="media/image184.wmf"/><Relationship Id="rId7" Type="http://schemas.openxmlformats.org/officeDocument/2006/relationships/endnotes" Target="endnotes.xml"/><Relationship Id="rId183" Type="http://schemas.openxmlformats.org/officeDocument/2006/relationships/oleObject" Target="embeddings/oleObject97.bin"/><Relationship Id="rId239" Type="http://schemas.openxmlformats.org/officeDocument/2006/relationships/oleObject" Target="embeddings/oleObject125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46" Type="http://schemas.openxmlformats.org/officeDocument/2006/relationships/oleObject" Target="embeddings/oleObject225.bin"/><Relationship Id="rId250" Type="http://schemas.openxmlformats.org/officeDocument/2006/relationships/image" Target="media/image115.wmf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45" Type="http://schemas.openxmlformats.org/officeDocument/2006/relationships/oleObject" Target="embeddings/oleObject26.bin"/><Relationship Id="rId87" Type="http://schemas.openxmlformats.org/officeDocument/2006/relationships/oleObject" Target="embeddings/oleObject49.bin"/><Relationship Id="rId110" Type="http://schemas.openxmlformats.org/officeDocument/2006/relationships/image" Target="media/image45.wmf"/><Relationship Id="rId348" Type="http://schemas.openxmlformats.org/officeDocument/2006/relationships/image" Target="media/image164.wmf"/><Relationship Id="rId152" Type="http://schemas.openxmlformats.org/officeDocument/2006/relationships/image" Target="media/image66.wmf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image" Target="media/image201.wmf"/><Relationship Id="rId261" Type="http://schemas.openxmlformats.org/officeDocument/2006/relationships/oleObject" Target="embeddings/oleObject136.bin"/><Relationship Id="rId14" Type="http://schemas.openxmlformats.org/officeDocument/2006/relationships/oleObject" Target="embeddings/oleObject3.bin"/><Relationship Id="rId56" Type="http://schemas.openxmlformats.org/officeDocument/2006/relationships/image" Target="media/image19.wmf"/><Relationship Id="rId317" Type="http://schemas.openxmlformats.org/officeDocument/2006/relationships/oleObject" Target="embeddings/oleObject164.bin"/><Relationship Id="rId359" Type="http://schemas.openxmlformats.org/officeDocument/2006/relationships/image" Target="media/image174.wmf"/><Relationship Id="rId98" Type="http://schemas.openxmlformats.org/officeDocument/2006/relationships/image" Target="media/image39.wmf"/><Relationship Id="rId121" Type="http://schemas.openxmlformats.org/officeDocument/2006/relationships/oleObject" Target="embeddings/oleObject66.bin"/><Relationship Id="rId163" Type="http://schemas.openxmlformats.org/officeDocument/2006/relationships/oleObject" Target="embeddings/oleObject87.bin"/><Relationship Id="rId219" Type="http://schemas.openxmlformats.org/officeDocument/2006/relationships/oleObject" Target="embeddings/oleObject115.bin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5.bin"/><Relationship Id="rId230" Type="http://schemas.openxmlformats.org/officeDocument/2006/relationships/image" Target="media/image105.wmf"/><Relationship Id="rId25" Type="http://schemas.openxmlformats.org/officeDocument/2006/relationships/image" Target="media/image11.wmf"/><Relationship Id="rId67" Type="http://schemas.openxmlformats.org/officeDocument/2006/relationships/image" Target="media/image24.wmf"/><Relationship Id="rId272" Type="http://schemas.openxmlformats.org/officeDocument/2006/relationships/image" Target="media/image126.wmf"/><Relationship Id="rId328" Type="http://schemas.openxmlformats.org/officeDocument/2006/relationships/image" Target="media/image154.wmf"/><Relationship Id="rId132" Type="http://schemas.openxmlformats.org/officeDocument/2006/relationships/image" Target="media/image56.wmf"/><Relationship Id="rId174" Type="http://schemas.openxmlformats.org/officeDocument/2006/relationships/image" Target="media/image77.wmf"/><Relationship Id="rId381" Type="http://schemas.openxmlformats.org/officeDocument/2006/relationships/oleObject" Target="embeddings/oleObject192.bin"/><Relationship Id="rId241" Type="http://schemas.openxmlformats.org/officeDocument/2006/relationships/oleObject" Target="embeddings/oleObject126.bin"/><Relationship Id="rId437" Type="http://schemas.openxmlformats.org/officeDocument/2006/relationships/image" Target="media/image212.wmf"/><Relationship Id="rId36" Type="http://schemas.openxmlformats.org/officeDocument/2006/relationships/oleObject" Target="embeddings/oleObject17.bin"/><Relationship Id="rId283" Type="http://schemas.openxmlformats.org/officeDocument/2006/relationships/oleObject" Target="embeddings/oleObject147.bin"/><Relationship Id="rId339" Type="http://schemas.openxmlformats.org/officeDocument/2006/relationships/oleObject" Target="embeddings/oleObject175.bin"/><Relationship Id="rId78" Type="http://schemas.openxmlformats.org/officeDocument/2006/relationships/oleObject" Target="embeddings/oleObject44.bin"/><Relationship Id="rId101" Type="http://schemas.openxmlformats.org/officeDocument/2006/relationships/oleObject" Target="embeddings/oleObject56.bin"/><Relationship Id="rId143" Type="http://schemas.openxmlformats.org/officeDocument/2006/relationships/oleObject" Target="embeddings/oleObject77.bin"/><Relationship Id="rId185" Type="http://schemas.openxmlformats.org/officeDocument/2006/relationships/oleObject" Target="embeddings/oleObject98.bin"/><Relationship Id="rId350" Type="http://schemas.openxmlformats.org/officeDocument/2006/relationships/image" Target="media/image165.wmf"/><Relationship Id="rId406" Type="http://schemas.openxmlformats.org/officeDocument/2006/relationships/oleObject" Target="embeddings/oleObject205.bin"/><Relationship Id="rId9" Type="http://schemas.openxmlformats.org/officeDocument/2006/relationships/image" Target="media/image4.gif"/><Relationship Id="rId210" Type="http://schemas.openxmlformats.org/officeDocument/2006/relationships/image" Target="media/image95.wmf"/><Relationship Id="rId392" Type="http://schemas.openxmlformats.org/officeDocument/2006/relationships/oleObject" Target="embeddings/oleObject198.bin"/><Relationship Id="rId448" Type="http://schemas.openxmlformats.org/officeDocument/2006/relationships/footer" Target="footer1.xml"/><Relationship Id="rId252" Type="http://schemas.openxmlformats.org/officeDocument/2006/relationships/image" Target="media/image116.wmf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47" Type="http://schemas.openxmlformats.org/officeDocument/2006/relationships/oleObject" Target="embeddings/oleObject28.bin"/><Relationship Id="rId89" Type="http://schemas.openxmlformats.org/officeDocument/2006/relationships/oleObject" Target="embeddings/oleObject50.bin"/><Relationship Id="rId112" Type="http://schemas.openxmlformats.org/officeDocument/2006/relationships/image" Target="media/image46.wmf"/><Relationship Id="rId154" Type="http://schemas.openxmlformats.org/officeDocument/2006/relationships/image" Target="media/image67.wmf"/><Relationship Id="rId361" Type="http://schemas.openxmlformats.org/officeDocument/2006/relationships/image" Target="media/image175.wmf"/><Relationship Id="rId196" Type="http://schemas.openxmlformats.org/officeDocument/2006/relationships/image" Target="media/image88.wmf"/><Relationship Id="rId417" Type="http://schemas.openxmlformats.org/officeDocument/2006/relationships/image" Target="media/image202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6.bin"/><Relationship Id="rId263" Type="http://schemas.openxmlformats.org/officeDocument/2006/relationships/oleObject" Target="embeddings/oleObject137.bin"/><Relationship Id="rId319" Type="http://schemas.openxmlformats.org/officeDocument/2006/relationships/oleObject" Target="embeddings/oleObject165.bin"/><Relationship Id="rId58" Type="http://schemas.openxmlformats.org/officeDocument/2006/relationships/oleObject" Target="embeddings/oleObject34.bin"/><Relationship Id="rId123" Type="http://schemas.openxmlformats.org/officeDocument/2006/relationships/oleObject" Target="embeddings/oleObject67.bin"/><Relationship Id="rId330" Type="http://schemas.openxmlformats.org/officeDocument/2006/relationships/image" Target="media/image155.wmf"/><Relationship Id="rId165" Type="http://schemas.openxmlformats.org/officeDocument/2006/relationships/oleObject" Target="embeddings/oleObject88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6.bin"/><Relationship Id="rId232" Type="http://schemas.openxmlformats.org/officeDocument/2006/relationships/image" Target="media/image106.wmf"/><Relationship Id="rId274" Type="http://schemas.openxmlformats.org/officeDocument/2006/relationships/image" Target="media/image127.wmf"/><Relationship Id="rId27" Type="http://schemas.openxmlformats.org/officeDocument/2006/relationships/oleObject" Target="embeddings/oleObject11.bin"/><Relationship Id="rId69" Type="http://schemas.openxmlformats.org/officeDocument/2006/relationships/image" Target="media/image25.wmf"/><Relationship Id="rId134" Type="http://schemas.openxmlformats.org/officeDocument/2006/relationships/image" Target="media/image57.wmf"/><Relationship Id="rId80" Type="http://schemas.openxmlformats.org/officeDocument/2006/relationships/image" Target="media/image30.wmf"/><Relationship Id="rId176" Type="http://schemas.openxmlformats.org/officeDocument/2006/relationships/image" Target="media/image78.wmf"/><Relationship Id="rId341" Type="http://schemas.openxmlformats.org/officeDocument/2006/relationships/oleObject" Target="embeddings/oleObject176.bin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201" Type="http://schemas.openxmlformats.org/officeDocument/2006/relationships/oleObject" Target="embeddings/oleObject106.bin"/><Relationship Id="rId243" Type="http://schemas.openxmlformats.org/officeDocument/2006/relationships/oleObject" Target="embeddings/oleObject127.bin"/><Relationship Id="rId285" Type="http://schemas.openxmlformats.org/officeDocument/2006/relationships/oleObject" Target="embeddings/oleObject148.bin"/><Relationship Id="rId450" Type="http://schemas.openxmlformats.org/officeDocument/2006/relationships/theme" Target="theme/theme1.xml"/><Relationship Id="rId38" Type="http://schemas.openxmlformats.org/officeDocument/2006/relationships/oleObject" Target="embeddings/oleObject19.bin"/><Relationship Id="rId103" Type="http://schemas.openxmlformats.org/officeDocument/2006/relationships/oleObject" Target="embeddings/oleObject57.bin"/><Relationship Id="rId310" Type="http://schemas.openxmlformats.org/officeDocument/2006/relationships/image" Target="media/image145.wmf"/><Relationship Id="rId91" Type="http://schemas.openxmlformats.org/officeDocument/2006/relationships/oleObject" Target="embeddings/oleObject51.bin"/><Relationship Id="rId145" Type="http://schemas.openxmlformats.org/officeDocument/2006/relationships/oleObject" Target="embeddings/oleObject78.bin"/><Relationship Id="rId187" Type="http://schemas.openxmlformats.org/officeDocument/2006/relationships/oleObject" Target="embeddings/oleObject99.bin"/><Relationship Id="rId352" Type="http://schemas.openxmlformats.org/officeDocument/2006/relationships/image" Target="media/image167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212" Type="http://schemas.openxmlformats.org/officeDocument/2006/relationships/image" Target="media/image96.wmf"/><Relationship Id="rId254" Type="http://schemas.openxmlformats.org/officeDocument/2006/relationships/image" Target="media/image117.wmf"/><Relationship Id="rId49" Type="http://schemas.openxmlformats.org/officeDocument/2006/relationships/oleObject" Target="embeddings/oleObject29.bin"/><Relationship Id="rId114" Type="http://schemas.openxmlformats.org/officeDocument/2006/relationships/image" Target="media/image47.wmf"/><Relationship Id="rId296" Type="http://schemas.openxmlformats.org/officeDocument/2006/relationships/image" Target="media/image138.wmf"/><Relationship Id="rId60" Type="http://schemas.openxmlformats.org/officeDocument/2006/relationships/oleObject" Target="embeddings/oleObject35.bin"/><Relationship Id="rId156" Type="http://schemas.openxmlformats.org/officeDocument/2006/relationships/image" Target="media/image68.wmf"/><Relationship Id="rId198" Type="http://schemas.openxmlformats.org/officeDocument/2006/relationships/image" Target="media/image89.wmf"/><Relationship Id="rId321" Type="http://schemas.openxmlformats.org/officeDocument/2006/relationships/oleObject" Target="embeddings/oleObject166.bin"/><Relationship Id="rId363" Type="http://schemas.openxmlformats.org/officeDocument/2006/relationships/image" Target="media/image176.wmf"/><Relationship Id="rId419" Type="http://schemas.openxmlformats.org/officeDocument/2006/relationships/image" Target="media/image203.wmf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217.bin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8.bin"/><Relationship Id="rId50" Type="http://schemas.openxmlformats.org/officeDocument/2006/relationships/oleObject" Target="embeddings/oleObject30.bin"/><Relationship Id="rId104" Type="http://schemas.openxmlformats.org/officeDocument/2006/relationships/image" Target="media/image42.wmf"/><Relationship Id="rId125" Type="http://schemas.openxmlformats.org/officeDocument/2006/relationships/oleObject" Target="embeddings/oleObject68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89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61.bin"/><Relationship Id="rId332" Type="http://schemas.openxmlformats.org/officeDocument/2006/relationships/image" Target="media/image156.wmf"/><Relationship Id="rId353" Type="http://schemas.openxmlformats.org/officeDocument/2006/relationships/image" Target="media/image168.wmf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71" Type="http://schemas.openxmlformats.org/officeDocument/2006/relationships/image" Target="media/image26.wmf"/><Relationship Id="rId92" Type="http://schemas.openxmlformats.org/officeDocument/2006/relationships/image" Target="media/image36.wmf"/><Relationship Id="rId213" Type="http://schemas.openxmlformats.org/officeDocument/2006/relationships/oleObject" Target="embeddings/oleObject112.bin"/><Relationship Id="rId234" Type="http://schemas.openxmlformats.org/officeDocument/2006/relationships/image" Target="media/image107.wmf"/><Relationship Id="rId420" Type="http://schemas.openxmlformats.org/officeDocument/2006/relationships/oleObject" Target="embeddings/oleObject21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3.bin"/><Relationship Id="rId276" Type="http://schemas.openxmlformats.org/officeDocument/2006/relationships/image" Target="media/image128.wmf"/><Relationship Id="rId297" Type="http://schemas.openxmlformats.org/officeDocument/2006/relationships/oleObject" Target="embeddings/oleObject154.bin"/><Relationship Id="rId441" Type="http://schemas.openxmlformats.org/officeDocument/2006/relationships/image" Target="media/image214.wmf"/><Relationship Id="rId40" Type="http://schemas.openxmlformats.org/officeDocument/2006/relationships/oleObject" Target="embeddings/oleObject21.bin"/><Relationship Id="rId115" Type="http://schemas.openxmlformats.org/officeDocument/2006/relationships/oleObject" Target="embeddings/oleObject63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4.bin"/><Relationship Id="rId178" Type="http://schemas.openxmlformats.org/officeDocument/2006/relationships/image" Target="media/image79.wmf"/><Relationship Id="rId301" Type="http://schemas.openxmlformats.org/officeDocument/2006/relationships/oleObject" Target="embeddings/oleObject156.bin"/><Relationship Id="rId322" Type="http://schemas.openxmlformats.org/officeDocument/2006/relationships/image" Target="media/image151.wmf"/><Relationship Id="rId343" Type="http://schemas.openxmlformats.org/officeDocument/2006/relationships/oleObject" Target="embeddings/oleObject177.bin"/><Relationship Id="rId364" Type="http://schemas.openxmlformats.org/officeDocument/2006/relationships/oleObject" Target="embeddings/oleObject183.bin"/><Relationship Id="rId61" Type="http://schemas.openxmlformats.org/officeDocument/2006/relationships/image" Target="media/image21.wmf"/><Relationship Id="rId82" Type="http://schemas.openxmlformats.org/officeDocument/2006/relationships/image" Target="media/image31.wmf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385" Type="http://schemas.openxmlformats.org/officeDocument/2006/relationships/image" Target="media/image18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45" Type="http://schemas.openxmlformats.org/officeDocument/2006/relationships/oleObject" Target="embeddings/oleObject128.bin"/><Relationship Id="rId266" Type="http://schemas.openxmlformats.org/officeDocument/2006/relationships/image" Target="media/image123.wmf"/><Relationship Id="rId287" Type="http://schemas.openxmlformats.org/officeDocument/2006/relationships/oleObject" Target="embeddings/oleObject149.bin"/><Relationship Id="rId410" Type="http://schemas.openxmlformats.org/officeDocument/2006/relationships/oleObject" Target="embeddings/oleObject207.bin"/><Relationship Id="rId431" Type="http://schemas.openxmlformats.org/officeDocument/2006/relationships/image" Target="media/image209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8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9.bin"/><Relationship Id="rId168" Type="http://schemas.openxmlformats.org/officeDocument/2006/relationships/image" Target="media/image74.wmf"/><Relationship Id="rId312" Type="http://schemas.openxmlformats.org/officeDocument/2006/relationships/image" Target="media/image146.wmf"/><Relationship Id="rId333" Type="http://schemas.openxmlformats.org/officeDocument/2006/relationships/oleObject" Target="embeddings/oleObject172.bin"/><Relationship Id="rId354" Type="http://schemas.openxmlformats.org/officeDocument/2006/relationships/image" Target="media/image169.wmf"/><Relationship Id="rId51" Type="http://schemas.openxmlformats.org/officeDocument/2006/relationships/image" Target="media/image16.gif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2.bin"/><Relationship Id="rId189" Type="http://schemas.openxmlformats.org/officeDocument/2006/relationships/oleObject" Target="embeddings/oleObject100.bin"/><Relationship Id="rId375" Type="http://schemas.openxmlformats.org/officeDocument/2006/relationships/image" Target="media/image182.wmf"/><Relationship Id="rId396" Type="http://schemas.openxmlformats.org/officeDocument/2006/relationships/oleObject" Target="embeddings/oleObject200.bin"/><Relationship Id="rId3" Type="http://schemas.openxmlformats.org/officeDocument/2006/relationships/styles" Target="styles.xml"/><Relationship Id="rId214" Type="http://schemas.openxmlformats.org/officeDocument/2006/relationships/image" Target="media/image97.wmf"/><Relationship Id="rId235" Type="http://schemas.openxmlformats.org/officeDocument/2006/relationships/oleObject" Target="embeddings/oleObject123.bin"/><Relationship Id="rId256" Type="http://schemas.openxmlformats.org/officeDocument/2006/relationships/image" Target="media/image118.wmf"/><Relationship Id="rId277" Type="http://schemas.openxmlformats.org/officeDocument/2006/relationships/oleObject" Target="embeddings/oleObject144.bin"/><Relationship Id="rId298" Type="http://schemas.openxmlformats.org/officeDocument/2006/relationships/image" Target="media/image139.wmf"/><Relationship Id="rId400" Type="http://schemas.openxmlformats.org/officeDocument/2006/relationships/oleObject" Target="embeddings/oleObject202.bin"/><Relationship Id="rId421" Type="http://schemas.openxmlformats.org/officeDocument/2006/relationships/image" Target="media/image204.wmf"/><Relationship Id="rId442" Type="http://schemas.openxmlformats.org/officeDocument/2006/relationships/oleObject" Target="embeddings/oleObject223.bin"/><Relationship Id="rId116" Type="http://schemas.openxmlformats.org/officeDocument/2006/relationships/image" Target="media/image48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69.wmf"/><Relationship Id="rId302" Type="http://schemas.openxmlformats.org/officeDocument/2006/relationships/image" Target="media/image141.wmf"/><Relationship Id="rId323" Type="http://schemas.openxmlformats.org/officeDocument/2006/relationships/oleObject" Target="embeddings/oleObject167.bin"/><Relationship Id="rId344" Type="http://schemas.openxmlformats.org/officeDocument/2006/relationships/image" Target="media/image162.wmf"/><Relationship Id="rId20" Type="http://schemas.openxmlformats.org/officeDocument/2006/relationships/image" Target="media/image9.wmf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7.bin"/><Relationship Id="rId179" Type="http://schemas.openxmlformats.org/officeDocument/2006/relationships/oleObject" Target="embeddings/oleObject95.bin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5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18.bin"/><Relationship Id="rId246" Type="http://schemas.openxmlformats.org/officeDocument/2006/relationships/image" Target="media/image113.wmf"/><Relationship Id="rId267" Type="http://schemas.openxmlformats.org/officeDocument/2006/relationships/oleObject" Target="embeddings/oleObject139.bin"/><Relationship Id="rId288" Type="http://schemas.openxmlformats.org/officeDocument/2006/relationships/image" Target="media/image134.wmf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8.bin"/><Relationship Id="rId106" Type="http://schemas.openxmlformats.org/officeDocument/2006/relationships/image" Target="media/image43.wmf"/><Relationship Id="rId127" Type="http://schemas.openxmlformats.org/officeDocument/2006/relationships/oleObject" Target="embeddings/oleObject69.bin"/><Relationship Id="rId313" Type="http://schemas.openxmlformats.org/officeDocument/2006/relationships/oleObject" Target="embeddings/oleObject162.bin"/><Relationship Id="rId10" Type="http://schemas.openxmlformats.org/officeDocument/2006/relationships/image" Target="media/image5.wmf"/><Relationship Id="rId31" Type="http://schemas.openxmlformats.org/officeDocument/2006/relationships/oleObject" Target="embeddings/oleObject13.bin"/><Relationship Id="rId52" Type="http://schemas.openxmlformats.org/officeDocument/2006/relationships/image" Target="media/image17.wmf"/><Relationship Id="rId73" Type="http://schemas.openxmlformats.org/officeDocument/2006/relationships/image" Target="media/image27.wmf"/><Relationship Id="rId94" Type="http://schemas.openxmlformats.org/officeDocument/2006/relationships/image" Target="media/image37.wmf"/><Relationship Id="rId148" Type="http://schemas.openxmlformats.org/officeDocument/2006/relationships/image" Target="media/image64.wmf"/><Relationship Id="rId169" Type="http://schemas.openxmlformats.org/officeDocument/2006/relationships/oleObject" Target="embeddings/oleObject90.bin"/><Relationship Id="rId334" Type="http://schemas.openxmlformats.org/officeDocument/2006/relationships/image" Target="media/image157.wmf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2.wmf"/><Relationship Id="rId4" Type="http://schemas.openxmlformats.org/officeDocument/2006/relationships/settings" Target="settings.xml"/><Relationship Id="rId180" Type="http://schemas.openxmlformats.org/officeDocument/2006/relationships/image" Target="media/image80.wmf"/><Relationship Id="rId215" Type="http://schemas.openxmlformats.org/officeDocument/2006/relationships/oleObject" Target="embeddings/oleObject113.bin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4.bin"/><Relationship Id="rId278" Type="http://schemas.openxmlformats.org/officeDocument/2006/relationships/image" Target="media/image129.wmf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3.bin"/><Relationship Id="rId443" Type="http://schemas.openxmlformats.org/officeDocument/2006/relationships/image" Target="media/image215.wmf"/><Relationship Id="rId303" Type="http://schemas.openxmlformats.org/officeDocument/2006/relationships/oleObject" Target="embeddings/oleObject157.bin"/><Relationship Id="rId42" Type="http://schemas.openxmlformats.org/officeDocument/2006/relationships/oleObject" Target="embeddings/oleObject23.bin"/><Relationship Id="rId84" Type="http://schemas.openxmlformats.org/officeDocument/2006/relationships/image" Target="media/image32.wmf"/><Relationship Id="rId138" Type="http://schemas.openxmlformats.org/officeDocument/2006/relationships/image" Target="media/image59.wmf"/><Relationship Id="rId345" Type="http://schemas.openxmlformats.org/officeDocument/2006/relationships/oleObject" Target="embeddings/oleObject178.bin"/><Relationship Id="rId387" Type="http://schemas.openxmlformats.org/officeDocument/2006/relationships/image" Target="media/image187.wmf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29.bin"/><Relationship Id="rId412" Type="http://schemas.openxmlformats.org/officeDocument/2006/relationships/oleObject" Target="embeddings/oleObject208.bin"/><Relationship Id="rId107" Type="http://schemas.openxmlformats.org/officeDocument/2006/relationships/oleObject" Target="embeddings/oleObject59.bin"/><Relationship Id="rId289" Type="http://schemas.openxmlformats.org/officeDocument/2006/relationships/oleObject" Target="embeddings/oleObject150.bin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31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47.wmf"/><Relationship Id="rId356" Type="http://schemas.openxmlformats.org/officeDocument/2006/relationships/image" Target="media/image171.wmf"/><Relationship Id="rId398" Type="http://schemas.openxmlformats.org/officeDocument/2006/relationships/oleObject" Target="embeddings/oleObject201.bin"/><Relationship Id="rId95" Type="http://schemas.openxmlformats.org/officeDocument/2006/relationships/oleObject" Target="embeddings/oleObject53.bin"/><Relationship Id="rId160" Type="http://schemas.openxmlformats.org/officeDocument/2006/relationships/image" Target="media/image70.wmf"/><Relationship Id="rId216" Type="http://schemas.openxmlformats.org/officeDocument/2006/relationships/image" Target="media/image98.wmf"/><Relationship Id="rId423" Type="http://schemas.openxmlformats.org/officeDocument/2006/relationships/image" Target="media/image205.wmf"/><Relationship Id="rId258" Type="http://schemas.openxmlformats.org/officeDocument/2006/relationships/image" Target="media/image119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7.bin"/><Relationship Id="rId118" Type="http://schemas.openxmlformats.org/officeDocument/2006/relationships/image" Target="media/image49.wmf"/><Relationship Id="rId325" Type="http://schemas.openxmlformats.org/officeDocument/2006/relationships/oleObject" Target="embeddings/oleObject168.bin"/><Relationship Id="rId367" Type="http://schemas.openxmlformats.org/officeDocument/2006/relationships/image" Target="media/image178.wmf"/><Relationship Id="rId171" Type="http://schemas.openxmlformats.org/officeDocument/2006/relationships/oleObject" Target="embeddings/oleObject91.bin"/><Relationship Id="rId227" Type="http://schemas.openxmlformats.org/officeDocument/2006/relationships/oleObject" Target="embeddings/oleObject119.bin"/><Relationship Id="rId269" Type="http://schemas.openxmlformats.org/officeDocument/2006/relationships/oleObject" Target="embeddings/oleObject140.bin"/><Relationship Id="rId434" Type="http://schemas.openxmlformats.org/officeDocument/2006/relationships/oleObject" Target="embeddings/oleObject219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30.wmf"/><Relationship Id="rId336" Type="http://schemas.openxmlformats.org/officeDocument/2006/relationships/image" Target="media/image158.wmf"/><Relationship Id="rId75" Type="http://schemas.openxmlformats.org/officeDocument/2006/relationships/image" Target="media/image28.wmf"/><Relationship Id="rId140" Type="http://schemas.openxmlformats.org/officeDocument/2006/relationships/image" Target="media/image60.wmf"/><Relationship Id="rId182" Type="http://schemas.openxmlformats.org/officeDocument/2006/relationships/image" Target="media/image81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5.wmf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445" Type="http://schemas.openxmlformats.org/officeDocument/2006/relationships/image" Target="media/image216.wmf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58.bin"/><Relationship Id="rId347" Type="http://schemas.openxmlformats.org/officeDocument/2006/relationships/oleObject" Target="embeddings/oleObject179.bin"/><Relationship Id="rId44" Type="http://schemas.openxmlformats.org/officeDocument/2006/relationships/oleObject" Target="embeddings/oleObject25.bin"/><Relationship Id="rId86" Type="http://schemas.openxmlformats.org/officeDocument/2006/relationships/image" Target="media/image33.wmf"/><Relationship Id="rId151" Type="http://schemas.openxmlformats.org/officeDocument/2006/relationships/oleObject" Target="embeddings/oleObject81.bin"/><Relationship Id="rId389" Type="http://schemas.openxmlformats.org/officeDocument/2006/relationships/image" Target="media/image188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49" Type="http://schemas.openxmlformats.org/officeDocument/2006/relationships/oleObject" Target="embeddings/oleObject130.bin"/><Relationship Id="rId414" Type="http://schemas.openxmlformats.org/officeDocument/2006/relationships/oleObject" Target="embeddings/oleObject20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60.bin"/><Relationship Id="rId260" Type="http://schemas.openxmlformats.org/officeDocument/2006/relationships/image" Target="media/image120.wmf"/><Relationship Id="rId316" Type="http://schemas.openxmlformats.org/officeDocument/2006/relationships/image" Target="media/image148.wmf"/><Relationship Id="rId55" Type="http://schemas.openxmlformats.org/officeDocument/2006/relationships/oleObject" Target="embeddings/oleObject32.bin"/><Relationship Id="rId97" Type="http://schemas.openxmlformats.org/officeDocument/2006/relationships/oleObject" Target="embeddings/oleObject54.bin"/><Relationship Id="rId120" Type="http://schemas.openxmlformats.org/officeDocument/2006/relationships/image" Target="media/image50.wmf"/><Relationship Id="rId358" Type="http://schemas.openxmlformats.org/officeDocument/2006/relationships/image" Target="media/image173.wmf"/><Relationship Id="rId162" Type="http://schemas.openxmlformats.org/officeDocument/2006/relationships/image" Target="media/image71.wmf"/><Relationship Id="rId218" Type="http://schemas.openxmlformats.org/officeDocument/2006/relationships/image" Target="media/image99.wmf"/><Relationship Id="rId425" Type="http://schemas.openxmlformats.org/officeDocument/2006/relationships/image" Target="media/image206.wmf"/><Relationship Id="rId271" Type="http://schemas.openxmlformats.org/officeDocument/2006/relationships/oleObject" Target="embeddings/oleObject141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8.bin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69.bin"/><Relationship Id="rId369" Type="http://schemas.openxmlformats.org/officeDocument/2006/relationships/image" Target="media/image179.wmf"/><Relationship Id="rId173" Type="http://schemas.openxmlformats.org/officeDocument/2006/relationships/oleObject" Target="embeddings/oleObject92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20.bin"/><Relationship Id="rId240" Type="http://schemas.openxmlformats.org/officeDocument/2006/relationships/image" Target="media/image110.wmf"/><Relationship Id="rId35" Type="http://schemas.openxmlformats.org/officeDocument/2006/relationships/oleObject" Target="embeddings/oleObject16.bin"/><Relationship Id="rId77" Type="http://schemas.openxmlformats.org/officeDocument/2006/relationships/image" Target="media/image29.wmf"/><Relationship Id="rId100" Type="http://schemas.openxmlformats.org/officeDocument/2006/relationships/image" Target="media/image40.wmf"/><Relationship Id="rId282" Type="http://schemas.openxmlformats.org/officeDocument/2006/relationships/image" Target="media/image131.wmf"/><Relationship Id="rId338" Type="http://schemas.openxmlformats.org/officeDocument/2006/relationships/image" Target="media/image159.wmf"/><Relationship Id="rId8" Type="http://schemas.openxmlformats.org/officeDocument/2006/relationships/image" Target="media/image3.gif"/><Relationship Id="rId142" Type="http://schemas.openxmlformats.org/officeDocument/2006/relationships/image" Target="media/image61.wmf"/><Relationship Id="rId184" Type="http://schemas.openxmlformats.org/officeDocument/2006/relationships/image" Target="media/image82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header" Target="header1.xml"/><Relationship Id="rId251" Type="http://schemas.openxmlformats.org/officeDocument/2006/relationships/oleObject" Target="embeddings/oleObject131.bin"/><Relationship Id="rId46" Type="http://schemas.openxmlformats.org/officeDocument/2006/relationships/oleObject" Target="embeddings/oleObject27.bin"/><Relationship Id="rId293" Type="http://schemas.openxmlformats.org/officeDocument/2006/relationships/oleObject" Target="embeddings/oleObject152.bin"/><Relationship Id="rId307" Type="http://schemas.openxmlformats.org/officeDocument/2006/relationships/oleObject" Target="embeddings/oleObject159.bin"/><Relationship Id="rId349" Type="http://schemas.openxmlformats.org/officeDocument/2006/relationships/oleObject" Target="embeddings/oleObject180.bin"/><Relationship Id="rId88" Type="http://schemas.openxmlformats.org/officeDocument/2006/relationships/image" Target="media/image34.wmf"/><Relationship Id="rId111" Type="http://schemas.openxmlformats.org/officeDocument/2006/relationships/oleObject" Target="embeddings/oleObject61.bin"/><Relationship Id="rId153" Type="http://schemas.openxmlformats.org/officeDocument/2006/relationships/oleObject" Target="embeddings/oleObject82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10.bin"/><Relationship Id="rId220" Type="http://schemas.openxmlformats.org/officeDocument/2006/relationships/image" Target="media/image100.wmf"/><Relationship Id="rId15" Type="http://schemas.openxmlformats.org/officeDocument/2006/relationships/image" Target="media/image7.wmf"/><Relationship Id="rId57" Type="http://schemas.openxmlformats.org/officeDocument/2006/relationships/oleObject" Target="embeddings/oleObject33.bin"/><Relationship Id="rId262" Type="http://schemas.openxmlformats.org/officeDocument/2006/relationships/image" Target="media/image121.wmf"/><Relationship Id="rId318" Type="http://schemas.openxmlformats.org/officeDocument/2006/relationships/image" Target="media/image149.wmf"/><Relationship Id="rId99" Type="http://schemas.openxmlformats.org/officeDocument/2006/relationships/oleObject" Target="embeddings/oleObject55.bin"/><Relationship Id="rId122" Type="http://schemas.openxmlformats.org/officeDocument/2006/relationships/image" Target="media/image51.wmf"/><Relationship Id="rId164" Type="http://schemas.openxmlformats.org/officeDocument/2006/relationships/image" Target="media/image72.wmf"/><Relationship Id="rId371" Type="http://schemas.openxmlformats.org/officeDocument/2006/relationships/image" Target="media/image180.wmf"/><Relationship Id="rId427" Type="http://schemas.openxmlformats.org/officeDocument/2006/relationships/image" Target="media/image20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1.bin"/><Relationship Id="rId273" Type="http://schemas.openxmlformats.org/officeDocument/2006/relationships/oleObject" Target="embeddings/oleObject142.bin"/><Relationship Id="rId329" Type="http://schemas.openxmlformats.org/officeDocument/2006/relationships/oleObject" Target="embeddings/oleObject170.bin"/><Relationship Id="rId68" Type="http://schemas.openxmlformats.org/officeDocument/2006/relationships/oleObject" Target="embeddings/oleObject39.bin"/><Relationship Id="rId133" Type="http://schemas.openxmlformats.org/officeDocument/2006/relationships/oleObject" Target="embeddings/oleObject72.bin"/><Relationship Id="rId175" Type="http://schemas.openxmlformats.org/officeDocument/2006/relationships/oleObject" Target="embeddings/oleObject93.bin"/><Relationship Id="rId340" Type="http://schemas.openxmlformats.org/officeDocument/2006/relationships/image" Target="media/image160.wmf"/><Relationship Id="rId200" Type="http://schemas.openxmlformats.org/officeDocument/2006/relationships/image" Target="media/image90.wmf"/><Relationship Id="rId382" Type="http://schemas.openxmlformats.org/officeDocument/2006/relationships/oleObject" Target="embeddings/oleObject193.bin"/><Relationship Id="rId438" Type="http://schemas.openxmlformats.org/officeDocument/2006/relationships/oleObject" Target="embeddings/oleObject221.bin"/><Relationship Id="rId242" Type="http://schemas.openxmlformats.org/officeDocument/2006/relationships/image" Target="media/image111.wmf"/><Relationship Id="rId284" Type="http://schemas.openxmlformats.org/officeDocument/2006/relationships/image" Target="media/image132.wmf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45.bin"/><Relationship Id="rId102" Type="http://schemas.openxmlformats.org/officeDocument/2006/relationships/image" Target="media/image41.wmf"/><Relationship Id="rId144" Type="http://schemas.openxmlformats.org/officeDocument/2006/relationships/image" Target="media/image62.wmf"/><Relationship Id="rId90" Type="http://schemas.openxmlformats.org/officeDocument/2006/relationships/image" Target="media/image35.wmf"/><Relationship Id="rId186" Type="http://schemas.openxmlformats.org/officeDocument/2006/relationships/image" Target="media/image83.wmf"/><Relationship Id="rId351" Type="http://schemas.openxmlformats.org/officeDocument/2006/relationships/image" Target="media/image166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fontTable" Target="fontTable.xml"/><Relationship Id="rId211" Type="http://schemas.openxmlformats.org/officeDocument/2006/relationships/oleObject" Target="embeddings/oleObject111.bin"/><Relationship Id="rId253" Type="http://schemas.openxmlformats.org/officeDocument/2006/relationships/oleObject" Target="embeddings/oleObject132.bin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48" Type="http://schemas.openxmlformats.org/officeDocument/2006/relationships/image" Target="media/image15.wmf"/><Relationship Id="rId113" Type="http://schemas.openxmlformats.org/officeDocument/2006/relationships/oleObject" Target="embeddings/oleObject62.bin"/><Relationship Id="rId320" Type="http://schemas.openxmlformats.org/officeDocument/2006/relationships/image" Target="media/image150.wmf"/><Relationship Id="rId155" Type="http://schemas.openxmlformats.org/officeDocument/2006/relationships/oleObject" Target="embeddings/oleObject83.bin"/><Relationship Id="rId197" Type="http://schemas.openxmlformats.org/officeDocument/2006/relationships/oleObject" Target="embeddings/oleObject104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1.bin"/><Relationship Id="rId222" Type="http://schemas.openxmlformats.org/officeDocument/2006/relationships/image" Target="media/image101.wmf"/><Relationship Id="rId264" Type="http://schemas.openxmlformats.org/officeDocument/2006/relationships/image" Target="media/image122.wmf"/><Relationship Id="rId17" Type="http://schemas.openxmlformats.org/officeDocument/2006/relationships/image" Target="media/image8.wmf"/><Relationship Id="rId59" Type="http://schemas.openxmlformats.org/officeDocument/2006/relationships/image" Target="media/image20.wmf"/><Relationship Id="rId124" Type="http://schemas.openxmlformats.org/officeDocument/2006/relationships/image" Target="media/image52.wmf"/><Relationship Id="rId70" Type="http://schemas.openxmlformats.org/officeDocument/2006/relationships/oleObject" Target="embeddings/oleObject40.bin"/><Relationship Id="rId166" Type="http://schemas.openxmlformats.org/officeDocument/2006/relationships/image" Target="media/image73.wmf"/><Relationship Id="rId331" Type="http://schemas.openxmlformats.org/officeDocument/2006/relationships/oleObject" Target="embeddings/oleObject171.bin"/><Relationship Id="rId373" Type="http://schemas.openxmlformats.org/officeDocument/2006/relationships/image" Target="media/image181.wmf"/><Relationship Id="rId429" Type="http://schemas.openxmlformats.org/officeDocument/2006/relationships/image" Target="media/image208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2.bin"/><Relationship Id="rId440" Type="http://schemas.openxmlformats.org/officeDocument/2006/relationships/oleObject" Target="embeddings/oleObject222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43.bin"/><Relationship Id="rId300" Type="http://schemas.openxmlformats.org/officeDocument/2006/relationships/image" Target="media/image140.wmf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73.bin"/><Relationship Id="rId177" Type="http://schemas.openxmlformats.org/officeDocument/2006/relationships/oleObject" Target="embeddings/oleObject94.bin"/><Relationship Id="rId342" Type="http://schemas.openxmlformats.org/officeDocument/2006/relationships/image" Target="media/image161.wmf"/><Relationship Id="rId384" Type="http://schemas.openxmlformats.org/officeDocument/2006/relationships/oleObject" Target="embeddings/oleObject194.bin"/><Relationship Id="rId202" Type="http://schemas.openxmlformats.org/officeDocument/2006/relationships/image" Target="media/image91.wmf"/><Relationship Id="rId244" Type="http://schemas.openxmlformats.org/officeDocument/2006/relationships/image" Target="media/image112.wmf"/><Relationship Id="rId39" Type="http://schemas.openxmlformats.org/officeDocument/2006/relationships/oleObject" Target="embeddings/oleObject20.bin"/><Relationship Id="rId286" Type="http://schemas.openxmlformats.org/officeDocument/2006/relationships/image" Target="media/image133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17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E264F-5FEB-4A49-8D52-DACC73EC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6</TotalTime>
  <Pages>7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2021-06-16T09:50:00Z</cp:lastPrinted>
  <dcterms:created xsi:type="dcterms:W3CDTF">2021-08-14T13:19:00Z</dcterms:created>
  <dcterms:modified xsi:type="dcterms:W3CDTF">2021-08-14T13:31:00Z</dcterms:modified>
</cp:coreProperties>
</file>